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A46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rPr>
          <w:rFonts w:cs="Sultan bold"/>
          <w:rtl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20.35pt;margin-top:7.3pt;width:156.8pt;height:79.85pt;z-index:251658240" stroked="f">
            <v:textbox style="mso-next-textbox:#_x0000_s1026">
              <w:txbxContent>
                <w:p w:rsidR="00B43A46" w:rsidRDefault="00B43A46" w:rsidP="00F222B6">
                  <w:pPr>
                    <w:jc w:val="center"/>
                    <w:rPr>
                      <w:rFonts w:cs="Sultan bold"/>
                      <w:rtl/>
                    </w:rPr>
                  </w:pPr>
                  <w:r>
                    <w:rPr>
                      <w:rFonts w:cs="Sultan bold" w:hint="cs"/>
                      <w:rtl/>
                    </w:rPr>
                    <w:t>المملكة</w:t>
                  </w:r>
                  <w:r>
                    <w:rPr>
                      <w:rFonts w:cs="Sultan bold"/>
                      <w:rtl/>
                    </w:rPr>
                    <w:t xml:space="preserve"> </w:t>
                  </w:r>
                  <w:r>
                    <w:rPr>
                      <w:rFonts w:cs="Sultan bold" w:hint="cs"/>
                      <w:rtl/>
                    </w:rPr>
                    <w:t>العربية</w:t>
                  </w:r>
                  <w:r>
                    <w:rPr>
                      <w:rFonts w:cs="Sultan bold"/>
                      <w:rtl/>
                    </w:rPr>
                    <w:t xml:space="preserve"> </w:t>
                  </w:r>
                  <w:r>
                    <w:rPr>
                      <w:rFonts w:cs="Sultan bold" w:hint="cs"/>
                      <w:rtl/>
                    </w:rPr>
                    <w:t>السعودية</w:t>
                  </w:r>
                </w:p>
                <w:p w:rsidR="00B43A46" w:rsidRDefault="00B43A46" w:rsidP="00F222B6">
                  <w:pPr>
                    <w:jc w:val="center"/>
                    <w:rPr>
                      <w:rFonts w:cs="Sultan bold"/>
                      <w:rtl/>
                    </w:rPr>
                  </w:pPr>
                  <w:r>
                    <w:rPr>
                      <w:rFonts w:cs="Sultan bold" w:hint="cs"/>
                      <w:rtl/>
                    </w:rPr>
                    <w:t>وزارة</w:t>
                  </w:r>
                  <w:r>
                    <w:rPr>
                      <w:rFonts w:cs="Sultan bold"/>
                      <w:rtl/>
                    </w:rPr>
                    <w:t xml:space="preserve"> </w:t>
                  </w:r>
                  <w:r>
                    <w:rPr>
                      <w:rFonts w:cs="Sultan bold" w:hint="cs"/>
                      <w:rtl/>
                    </w:rPr>
                    <w:t>التربية</w:t>
                  </w:r>
                  <w:r>
                    <w:rPr>
                      <w:rFonts w:cs="Sultan bold"/>
                      <w:rtl/>
                    </w:rPr>
                    <w:t xml:space="preserve"> </w:t>
                  </w:r>
                  <w:r>
                    <w:rPr>
                      <w:rFonts w:cs="Sultan bold" w:hint="cs"/>
                      <w:rtl/>
                    </w:rPr>
                    <w:t>والتعليم</w:t>
                  </w:r>
                </w:p>
                <w:p w:rsidR="00B43A46" w:rsidRDefault="00B43A46" w:rsidP="00F222B6">
                  <w:pPr>
                    <w:jc w:val="center"/>
                    <w:rPr>
                      <w:rFonts w:cs="Sultan bold"/>
                      <w:rtl/>
                    </w:rPr>
                  </w:pPr>
                  <w:r>
                    <w:rPr>
                      <w:rFonts w:cs="Sultan bold" w:hint="cs"/>
                      <w:rtl/>
                    </w:rPr>
                    <w:t>وكالة</w:t>
                  </w:r>
                  <w:r>
                    <w:rPr>
                      <w:rFonts w:cs="Sultan bold"/>
                      <w:rtl/>
                    </w:rPr>
                    <w:t xml:space="preserve"> </w:t>
                  </w:r>
                  <w:r>
                    <w:rPr>
                      <w:rFonts w:cs="Sultan bold" w:hint="cs"/>
                      <w:rtl/>
                    </w:rPr>
                    <w:t>التعليم</w:t>
                  </w:r>
                </w:p>
                <w:p w:rsidR="00B43A46" w:rsidRPr="00872CCD" w:rsidRDefault="00B43A46" w:rsidP="00F222B6">
                  <w:pPr>
                    <w:jc w:val="center"/>
                  </w:pPr>
                </w:p>
              </w:txbxContent>
            </v:textbox>
            <w10:wrap anchorx="page"/>
          </v:shape>
        </w:pict>
      </w:r>
    </w:p>
    <w:p w:rsidR="00B43A46" w:rsidRDefault="00B43A46" w:rsidP="00F222B6">
      <w:pPr>
        <w:rPr>
          <w:rFonts w:cs="Sultan bold"/>
          <w:rtl/>
        </w:rPr>
      </w:pPr>
      <w:r>
        <w:rPr>
          <w:noProof/>
        </w:rPr>
        <w:pict>
          <v:shape id="_x0000_s1027" type="#_x0000_t202" style="position:absolute;left:0;text-align:left;margin-left:46.35pt;margin-top:17.9pt;width:156.8pt;height:20.7pt;z-index:251659264" stroked="f">
            <v:textbox style="mso-next-textbox:#_x0000_s1027">
              <w:txbxContent>
                <w:p w:rsidR="00B43A46" w:rsidRDefault="00B43A46" w:rsidP="00F222B6">
                  <w:pPr>
                    <w:jc w:val="center"/>
                    <w:rPr>
                      <w:rFonts w:cs="Sultan bold"/>
                      <w:rtl/>
                    </w:rPr>
                  </w:pPr>
                  <w:r>
                    <w:rPr>
                      <w:rFonts w:cs="Sultan bold" w:hint="cs"/>
                      <w:rtl/>
                    </w:rPr>
                    <w:t>رمز</w:t>
                  </w:r>
                  <w:r>
                    <w:rPr>
                      <w:rFonts w:cs="Sultan bold"/>
                      <w:rtl/>
                    </w:rPr>
                    <w:t xml:space="preserve"> </w:t>
                  </w:r>
                  <w:r>
                    <w:rPr>
                      <w:rFonts w:cs="Sultan bold" w:hint="cs"/>
                      <w:rtl/>
                    </w:rPr>
                    <w:t>النموذج</w:t>
                  </w:r>
                  <w:r>
                    <w:rPr>
                      <w:rFonts w:cs="Sultan bold"/>
                      <w:rtl/>
                    </w:rPr>
                    <w:t xml:space="preserve"> : ( </w:t>
                  </w:r>
                  <w:r>
                    <w:rPr>
                      <w:rFonts w:cs="Sultan bold" w:hint="cs"/>
                      <w:rtl/>
                    </w:rPr>
                    <w:t>م</w:t>
                  </w:r>
                  <w:r>
                    <w:rPr>
                      <w:rFonts w:cs="Sultan bold"/>
                      <w:rtl/>
                    </w:rPr>
                    <w:t xml:space="preserve"> . </w:t>
                  </w:r>
                  <w:r>
                    <w:rPr>
                      <w:rFonts w:cs="Sultan bold" w:hint="cs"/>
                      <w:rtl/>
                    </w:rPr>
                    <w:t>م</w:t>
                  </w:r>
                  <w:r>
                    <w:rPr>
                      <w:rFonts w:cs="Sultan bold"/>
                      <w:rtl/>
                    </w:rPr>
                    <w:t xml:space="preserve"> . </w:t>
                  </w:r>
                  <w:r>
                    <w:rPr>
                      <w:rFonts w:cs="Sultan bold" w:hint="cs"/>
                      <w:rtl/>
                    </w:rPr>
                    <w:t>ع</w:t>
                  </w:r>
                  <w:r>
                    <w:rPr>
                      <w:rFonts w:cs="Sultan bold"/>
                      <w:rtl/>
                    </w:rPr>
                    <w:t xml:space="preserve"> . </w:t>
                  </w:r>
                  <w:r>
                    <w:rPr>
                      <w:rFonts w:cs="Sultan bold" w:hint="cs"/>
                      <w:rtl/>
                    </w:rPr>
                    <w:t>ن</w:t>
                  </w:r>
                  <w:r>
                    <w:rPr>
                      <w:rFonts w:cs="Sultan bold"/>
                      <w:rtl/>
                    </w:rPr>
                    <w:t xml:space="preserve">  - 4 0 -  5 0 ) .</w:t>
                  </w:r>
                </w:p>
                <w:p w:rsidR="00B43A46" w:rsidRPr="00872CCD" w:rsidRDefault="00B43A46" w:rsidP="00F222B6">
                  <w:pPr>
                    <w:jc w:val="center"/>
                  </w:pPr>
                </w:p>
              </w:txbxContent>
            </v:textbox>
            <w10:wrap anchorx="page"/>
          </v:shape>
        </w:pict>
      </w:r>
    </w:p>
    <w:p w:rsidR="00B43A46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jc w:val="center"/>
        <w:rPr>
          <w:rFonts w:cs="Sultan bold"/>
          <w:rtl/>
        </w:rPr>
      </w:pPr>
      <w:r w:rsidRPr="006F253E">
        <w:rPr>
          <w:rFonts w:cs="Sultan bold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0" o:spid="_x0000_i1025" type="#_x0000_t75" alt="%20_2_~1.JPG" style="width:156pt;height:97.5pt;visibility:visible">
            <v:imagedata r:id="rId5" o:title=""/>
          </v:shape>
        </w:pict>
      </w:r>
    </w:p>
    <w:p w:rsidR="00B43A46" w:rsidRDefault="00B43A46" w:rsidP="00F222B6">
      <w:pPr>
        <w:rPr>
          <w:rFonts w:cs="Sultan bold"/>
          <w:rtl/>
        </w:rPr>
      </w:pPr>
    </w:p>
    <w:p w:rsidR="00B43A46" w:rsidRPr="00872CCD" w:rsidRDefault="00B43A46" w:rsidP="00F222B6">
      <w:pPr>
        <w:jc w:val="center"/>
        <w:rPr>
          <w:rFonts w:cs="Sultan bold"/>
          <w:sz w:val="40"/>
          <w:szCs w:val="40"/>
          <w:rtl/>
        </w:rPr>
      </w:pPr>
      <w:r>
        <w:rPr>
          <w:rFonts w:cs="Sultan bold" w:hint="cs"/>
          <w:sz w:val="40"/>
          <w:szCs w:val="40"/>
          <w:rtl/>
        </w:rPr>
        <w:t>ســــجــل</w:t>
      </w:r>
      <w:r>
        <w:rPr>
          <w:rFonts w:cs="Sultan bold"/>
          <w:sz w:val="40"/>
          <w:szCs w:val="40"/>
          <w:rtl/>
        </w:rPr>
        <w:t xml:space="preserve"> </w:t>
      </w:r>
      <w:r>
        <w:rPr>
          <w:rFonts w:cs="Sultan bold" w:hint="cs"/>
          <w:sz w:val="40"/>
          <w:szCs w:val="40"/>
          <w:rtl/>
        </w:rPr>
        <w:t>مـتـابـعـة</w:t>
      </w:r>
      <w:r>
        <w:rPr>
          <w:rFonts w:cs="Sultan bold"/>
          <w:sz w:val="40"/>
          <w:szCs w:val="40"/>
          <w:rtl/>
        </w:rPr>
        <w:t xml:space="preserve"> </w:t>
      </w:r>
      <w:r>
        <w:rPr>
          <w:rFonts w:cs="Sultan bold" w:hint="cs"/>
          <w:sz w:val="40"/>
          <w:szCs w:val="40"/>
          <w:rtl/>
        </w:rPr>
        <w:t>وتـطـويــر</w:t>
      </w:r>
      <w:r>
        <w:rPr>
          <w:rFonts w:cs="Sultan bold"/>
          <w:sz w:val="40"/>
          <w:szCs w:val="40"/>
          <w:rtl/>
        </w:rPr>
        <w:t xml:space="preserve"> </w:t>
      </w:r>
      <w:r>
        <w:rPr>
          <w:rFonts w:cs="Sultan bold" w:hint="cs"/>
          <w:sz w:val="40"/>
          <w:szCs w:val="40"/>
          <w:rtl/>
        </w:rPr>
        <w:t>أداء</w:t>
      </w:r>
      <w:r>
        <w:rPr>
          <w:rFonts w:cs="Sultan bold"/>
          <w:sz w:val="40"/>
          <w:szCs w:val="40"/>
          <w:rtl/>
        </w:rPr>
        <w:t xml:space="preserve"> </w:t>
      </w:r>
      <w:r>
        <w:rPr>
          <w:rFonts w:cs="Sultan bold" w:hint="cs"/>
          <w:sz w:val="40"/>
          <w:szCs w:val="40"/>
          <w:rtl/>
        </w:rPr>
        <w:t>وكـيـل</w:t>
      </w:r>
      <w:r>
        <w:rPr>
          <w:rFonts w:cs="Sultan bold"/>
          <w:sz w:val="40"/>
          <w:szCs w:val="40"/>
          <w:rtl/>
        </w:rPr>
        <w:t xml:space="preserve"> / </w:t>
      </w:r>
      <w:r>
        <w:rPr>
          <w:rFonts w:cs="Sultan bold" w:hint="cs"/>
          <w:sz w:val="40"/>
          <w:szCs w:val="40"/>
          <w:rtl/>
        </w:rPr>
        <w:t>ـة</w:t>
      </w:r>
      <w:r>
        <w:rPr>
          <w:rFonts w:cs="Sultan bold"/>
          <w:sz w:val="40"/>
          <w:szCs w:val="40"/>
          <w:rtl/>
        </w:rPr>
        <w:t xml:space="preserve"> </w:t>
      </w:r>
      <w:r>
        <w:rPr>
          <w:rFonts w:cs="Sultan bold" w:hint="cs"/>
          <w:sz w:val="40"/>
          <w:szCs w:val="40"/>
          <w:rtl/>
        </w:rPr>
        <w:t>الـشـؤون</w:t>
      </w:r>
      <w:r>
        <w:rPr>
          <w:rFonts w:cs="Sultan bold"/>
          <w:sz w:val="40"/>
          <w:szCs w:val="40"/>
          <w:rtl/>
        </w:rPr>
        <w:t xml:space="preserve"> </w:t>
      </w:r>
      <w:r>
        <w:rPr>
          <w:rFonts w:cs="Sultan bold" w:hint="cs"/>
          <w:sz w:val="40"/>
          <w:szCs w:val="40"/>
          <w:rtl/>
        </w:rPr>
        <w:t>المـدرسـيـة</w:t>
      </w:r>
      <w:r>
        <w:rPr>
          <w:rFonts w:cs="Sultan bold"/>
          <w:sz w:val="40"/>
          <w:szCs w:val="40"/>
          <w:rtl/>
        </w:rPr>
        <w:t xml:space="preserve"> </w:t>
      </w:r>
      <w:r>
        <w:rPr>
          <w:rFonts w:cs="Sultan bold" w:hint="cs"/>
          <w:sz w:val="40"/>
          <w:szCs w:val="40"/>
          <w:rtl/>
        </w:rPr>
        <w:t>في</w:t>
      </w:r>
      <w:r>
        <w:rPr>
          <w:rFonts w:cs="Sultan bold"/>
          <w:sz w:val="40"/>
          <w:szCs w:val="40"/>
          <w:rtl/>
        </w:rPr>
        <w:t xml:space="preserve"> </w:t>
      </w:r>
      <w:r>
        <w:rPr>
          <w:rFonts w:cs="Sultan bold" w:hint="cs"/>
          <w:sz w:val="40"/>
          <w:szCs w:val="40"/>
          <w:rtl/>
        </w:rPr>
        <w:t>المـدرسـة</w:t>
      </w:r>
    </w:p>
    <w:p w:rsidR="00B43A46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rPr>
          <w:rFonts w:cs="Sultan bold"/>
          <w:rtl/>
        </w:rPr>
      </w:pPr>
    </w:p>
    <w:p w:rsidR="00B43A46" w:rsidRDefault="00B43A46" w:rsidP="00AF7CDB">
      <w:pPr>
        <w:rPr>
          <w:rFonts w:cs="Sultan bold"/>
        </w:rPr>
      </w:pPr>
      <w:r>
        <w:rPr>
          <w:rFonts w:cs="Sultan bold" w:hint="cs"/>
          <w:rtl/>
        </w:rPr>
        <w:t>بندر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الأحمدي</w:t>
      </w:r>
      <w:r>
        <w:rPr>
          <w:rFonts w:cs="Sultan bold"/>
          <w:rtl/>
        </w:rPr>
        <w:t xml:space="preserve">  ( </w:t>
      </w:r>
      <w:r>
        <w:rPr>
          <w:rFonts w:cs="Sultan bold" w:hint="cs"/>
          <w:rtl/>
        </w:rPr>
        <w:t>الليث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بن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سعد</w:t>
      </w:r>
      <w:r>
        <w:rPr>
          <w:rFonts w:cs="Sultan bold"/>
          <w:rtl/>
        </w:rPr>
        <w:t xml:space="preserve"> )</w:t>
      </w:r>
    </w:p>
    <w:p w:rsidR="00B43A46" w:rsidRPr="00AF7CDB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rPr>
          <w:rFonts w:cs="Sultan bold"/>
          <w:rtl/>
        </w:rPr>
      </w:pPr>
    </w:p>
    <w:p w:rsidR="00B43A46" w:rsidRPr="00780CC6" w:rsidRDefault="00B43A46" w:rsidP="00780CC6">
      <w:pPr>
        <w:jc w:val="center"/>
        <w:rPr>
          <w:rFonts w:cs="SKR HEAD2 Outlined"/>
          <w:sz w:val="52"/>
          <w:szCs w:val="52"/>
          <w:rtl/>
        </w:rPr>
      </w:pPr>
      <w:r w:rsidRPr="00780CC6">
        <w:rPr>
          <w:rFonts w:cs="SKR HEAD2 Outlined"/>
          <w:sz w:val="52"/>
          <w:szCs w:val="52"/>
          <w:rtl/>
        </w:rPr>
        <w:t xml:space="preserve">( </w:t>
      </w:r>
      <w:r w:rsidRPr="00780CC6">
        <w:rPr>
          <w:rFonts w:cs="SKR HEAD2 Outlined" w:hint="cs"/>
          <w:sz w:val="52"/>
          <w:szCs w:val="52"/>
          <w:rtl/>
        </w:rPr>
        <w:t>المعلومات</w:t>
      </w:r>
      <w:r w:rsidRPr="00780CC6">
        <w:rPr>
          <w:rFonts w:cs="SKR HEAD2 Outlined"/>
          <w:sz w:val="52"/>
          <w:szCs w:val="52"/>
          <w:rtl/>
        </w:rPr>
        <w:t xml:space="preserve"> </w:t>
      </w:r>
      <w:r w:rsidRPr="00780CC6">
        <w:rPr>
          <w:rFonts w:cs="SKR HEAD2 Outlined" w:hint="cs"/>
          <w:sz w:val="52"/>
          <w:szCs w:val="52"/>
          <w:rtl/>
        </w:rPr>
        <w:t>عامة</w:t>
      </w:r>
      <w:r w:rsidRPr="00780CC6">
        <w:rPr>
          <w:rFonts w:cs="SKR HEAD2 Outlined"/>
          <w:sz w:val="52"/>
          <w:szCs w:val="52"/>
          <w:rtl/>
        </w:rPr>
        <w:t xml:space="preserve"> </w:t>
      </w:r>
      <w:r w:rsidRPr="00780CC6">
        <w:rPr>
          <w:rFonts w:cs="SKR HEAD2 Outlined" w:hint="cs"/>
          <w:sz w:val="52"/>
          <w:szCs w:val="52"/>
          <w:rtl/>
        </w:rPr>
        <w:t>لجميع</w:t>
      </w:r>
      <w:r w:rsidRPr="00780CC6">
        <w:rPr>
          <w:rFonts w:cs="SKR HEAD2 Outlined"/>
          <w:sz w:val="52"/>
          <w:szCs w:val="52"/>
          <w:rtl/>
        </w:rPr>
        <w:t xml:space="preserve"> </w:t>
      </w:r>
      <w:r w:rsidRPr="00780CC6">
        <w:rPr>
          <w:rFonts w:cs="SKR HEAD2 Outlined" w:hint="cs"/>
          <w:sz w:val="52"/>
          <w:szCs w:val="52"/>
          <w:rtl/>
        </w:rPr>
        <w:t>الوكلاء</w:t>
      </w:r>
      <w:r w:rsidRPr="00780CC6">
        <w:rPr>
          <w:rFonts w:cs="SKR HEAD2 Outlined"/>
          <w:sz w:val="52"/>
          <w:szCs w:val="52"/>
          <w:rtl/>
        </w:rPr>
        <w:t xml:space="preserve"> </w:t>
      </w:r>
      <w:r w:rsidRPr="00780CC6">
        <w:rPr>
          <w:rFonts w:cs="SKR HEAD2 Outlined" w:hint="cs"/>
          <w:sz w:val="52"/>
          <w:szCs w:val="52"/>
          <w:rtl/>
        </w:rPr>
        <w:t>فقط</w:t>
      </w:r>
      <w:r w:rsidRPr="00780CC6">
        <w:rPr>
          <w:rFonts w:cs="SKR HEAD2 Outlined"/>
          <w:sz w:val="52"/>
          <w:szCs w:val="52"/>
          <w:rtl/>
        </w:rPr>
        <w:t xml:space="preserve"> </w:t>
      </w:r>
      <w:r w:rsidRPr="00780CC6">
        <w:rPr>
          <w:rFonts w:cs="SKR HEAD2 Outlined" w:hint="cs"/>
          <w:sz w:val="52"/>
          <w:szCs w:val="52"/>
          <w:rtl/>
        </w:rPr>
        <w:t>يتم</w:t>
      </w:r>
      <w:r w:rsidRPr="00780CC6">
        <w:rPr>
          <w:rFonts w:cs="SKR HEAD2 Outlined"/>
          <w:sz w:val="52"/>
          <w:szCs w:val="52"/>
          <w:rtl/>
        </w:rPr>
        <w:t xml:space="preserve"> </w:t>
      </w:r>
      <w:r w:rsidRPr="00780CC6">
        <w:rPr>
          <w:rFonts w:cs="SKR HEAD2 Outlined" w:hint="cs"/>
          <w:sz w:val="52"/>
          <w:szCs w:val="52"/>
          <w:rtl/>
        </w:rPr>
        <w:t>تغيير</w:t>
      </w:r>
      <w:r w:rsidRPr="00780CC6">
        <w:rPr>
          <w:rFonts w:cs="SKR HEAD2 Outlined"/>
          <w:sz w:val="52"/>
          <w:szCs w:val="52"/>
          <w:rtl/>
        </w:rPr>
        <w:t xml:space="preserve"> </w:t>
      </w:r>
      <w:r w:rsidRPr="00780CC6">
        <w:rPr>
          <w:rFonts w:cs="SKR HEAD2 Outlined" w:hint="cs"/>
          <w:sz w:val="52"/>
          <w:szCs w:val="52"/>
          <w:rtl/>
        </w:rPr>
        <w:t>عمل</w:t>
      </w:r>
      <w:r w:rsidRPr="00780CC6">
        <w:rPr>
          <w:rFonts w:cs="SKR HEAD2 Outlined"/>
          <w:sz w:val="52"/>
          <w:szCs w:val="52"/>
          <w:rtl/>
        </w:rPr>
        <w:t xml:space="preserve"> </w:t>
      </w:r>
      <w:r w:rsidRPr="00780CC6">
        <w:rPr>
          <w:rFonts w:cs="SKR HEAD2 Outlined" w:hint="cs"/>
          <w:sz w:val="52"/>
          <w:szCs w:val="52"/>
          <w:rtl/>
        </w:rPr>
        <w:t>الوكيل</w:t>
      </w:r>
      <w:r w:rsidRPr="00780CC6">
        <w:rPr>
          <w:rFonts w:cs="SKR HEAD2 Outlined"/>
          <w:sz w:val="52"/>
          <w:szCs w:val="52"/>
          <w:rtl/>
        </w:rPr>
        <w:t xml:space="preserve"> )</w:t>
      </w:r>
    </w:p>
    <w:p w:rsidR="00B43A46" w:rsidRPr="00125FB2" w:rsidRDefault="00B43A46" w:rsidP="00F222B6">
      <w:pPr>
        <w:rPr>
          <w:rFonts w:cs="Sultan bold"/>
          <w:sz w:val="32"/>
          <w:szCs w:val="32"/>
          <w:rtl/>
        </w:rPr>
      </w:pPr>
      <w:r w:rsidRPr="00125FB2">
        <w:rPr>
          <w:rFonts w:cs="SKR HEAD2 Outlined" w:hint="cs"/>
          <w:sz w:val="32"/>
          <w:szCs w:val="32"/>
          <w:rtl/>
        </w:rPr>
        <w:t>الهدف</w:t>
      </w:r>
      <w:r w:rsidRPr="00125FB2">
        <w:rPr>
          <w:rFonts w:cs="SKR HEAD2 Outlined"/>
          <w:sz w:val="32"/>
          <w:szCs w:val="32"/>
          <w:rtl/>
        </w:rPr>
        <w:t xml:space="preserve"> </w:t>
      </w:r>
      <w:r w:rsidRPr="00125FB2">
        <w:rPr>
          <w:rFonts w:cs="SKR HEAD2 Outlined" w:hint="cs"/>
          <w:sz w:val="32"/>
          <w:szCs w:val="32"/>
          <w:rtl/>
        </w:rPr>
        <w:t>العام</w:t>
      </w:r>
      <w:r w:rsidRPr="00125FB2">
        <w:rPr>
          <w:rFonts w:cs="Sultan bold"/>
          <w:sz w:val="32"/>
          <w:szCs w:val="32"/>
          <w:rtl/>
        </w:rPr>
        <w:t xml:space="preserve"> : </w:t>
      </w:r>
      <w:r w:rsidRPr="00125FB2">
        <w:rPr>
          <w:rFonts w:cs="Sultan bold" w:hint="cs"/>
          <w:sz w:val="32"/>
          <w:szCs w:val="32"/>
          <w:rtl/>
        </w:rPr>
        <w:t>تطوير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أداء</w:t>
      </w:r>
      <w:r w:rsidRPr="00125FB2">
        <w:rPr>
          <w:rFonts w:cs="Sultan bold"/>
          <w:sz w:val="32"/>
          <w:szCs w:val="32"/>
          <w:rtl/>
        </w:rPr>
        <w:t xml:space="preserve">  </w:t>
      </w:r>
      <w:r w:rsidRPr="00125FB2">
        <w:rPr>
          <w:rFonts w:cs="Sultan bold" w:hint="cs"/>
          <w:sz w:val="32"/>
          <w:szCs w:val="32"/>
          <w:rtl/>
        </w:rPr>
        <w:t>أطقم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العمل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التعليمية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والإشرافية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Pr="00125FB2" w:rsidRDefault="00B43A46" w:rsidP="00125FB2">
      <w:pPr>
        <w:rPr>
          <w:rFonts w:cs="Sultan bold"/>
          <w:sz w:val="32"/>
          <w:szCs w:val="32"/>
          <w:rtl/>
        </w:rPr>
      </w:pPr>
      <w:r w:rsidRPr="00125FB2">
        <w:rPr>
          <w:rFonts w:cs="SKR HEAD2 Outlined" w:hint="cs"/>
          <w:sz w:val="32"/>
          <w:szCs w:val="32"/>
          <w:rtl/>
        </w:rPr>
        <w:t>الهدف</w:t>
      </w:r>
      <w:r w:rsidRPr="00125FB2">
        <w:rPr>
          <w:rFonts w:cs="SKR HEAD2 Outlined"/>
          <w:sz w:val="32"/>
          <w:szCs w:val="32"/>
          <w:rtl/>
        </w:rPr>
        <w:t xml:space="preserve"> </w:t>
      </w:r>
      <w:r w:rsidRPr="00125FB2">
        <w:rPr>
          <w:rFonts w:cs="SKR HEAD2 Outlined" w:hint="cs"/>
          <w:sz w:val="32"/>
          <w:szCs w:val="32"/>
          <w:rtl/>
        </w:rPr>
        <w:t>الخاص</w:t>
      </w:r>
      <w:r w:rsidRPr="00125FB2">
        <w:rPr>
          <w:rFonts w:cs="Sultan bold"/>
          <w:sz w:val="32"/>
          <w:szCs w:val="32"/>
          <w:rtl/>
        </w:rPr>
        <w:t xml:space="preserve"> : </w:t>
      </w:r>
      <w:r w:rsidRPr="00125FB2">
        <w:rPr>
          <w:rFonts w:cs="Sultan bold" w:hint="cs"/>
          <w:sz w:val="32"/>
          <w:szCs w:val="32"/>
          <w:rtl/>
        </w:rPr>
        <w:t>تطوير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أداء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وكيل</w:t>
      </w:r>
      <w:r w:rsidRPr="00125FB2">
        <w:rPr>
          <w:rFonts w:cs="Sultan bold"/>
          <w:sz w:val="32"/>
          <w:szCs w:val="32"/>
          <w:rtl/>
        </w:rPr>
        <w:t xml:space="preserve"> / </w:t>
      </w:r>
      <w:r w:rsidRPr="00125FB2">
        <w:rPr>
          <w:rFonts w:cs="Sultan bold" w:hint="cs"/>
          <w:sz w:val="32"/>
          <w:szCs w:val="32"/>
          <w:rtl/>
        </w:rPr>
        <w:t>ـة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المدرسة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لشؤون</w:t>
      </w:r>
      <w:r w:rsidRPr="00125FB2">
        <w:rPr>
          <w:rFonts w:cs="Sultan bold"/>
          <w:sz w:val="32"/>
          <w:szCs w:val="32"/>
          <w:rtl/>
        </w:rPr>
        <w:t xml:space="preserve"> ...............    .</w:t>
      </w:r>
    </w:p>
    <w:p w:rsidR="00B43A46" w:rsidRPr="00125FB2" w:rsidRDefault="00B43A46" w:rsidP="00125FB2">
      <w:pPr>
        <w:rPr>
          <w:rFonts w:cs="Sultan bold"/>
          <w:sz w:val="32"/>
          <w:szCs w:val="32"/>
          <w:rtl/>
        </w:rPr>
      </w:pPr>
      <w:r w:rsidRPr="00125FB2">
        <w:rPr>
          <w:rFonts w:cs="SKR HEAD2 Outlined" w:hint="cs"/>
          <w:sz w:val="32"/>
          <w:szCs w:val="32"/>
          <w:rtl/>
        </w:rPr>
        <w:t>الجهة</w:t>
      </w:r>
      <w:r w:rsidRPr="00125FB2">
        <w:rPr>
          <w:rFonts w:cs="SKR HEAD2 Outlined"/>
          <w:sz w:val="32"/>
          <w:szCs w:val="32"/>
          <w:rtl/>
        </w:rPr>
        <w:t xml:space="preserve"> </w:t>
      </w:r>
      <w:r w:rsidRPr="00125FB2">
        <w:rPr>
          <w:rFonts w:cs="SKR HEAD2 Outlined" w:hint="cs"/>
          <w:sz w:val="32"/>
          <w:szCs w:val="32"/>
          <w:rtl/>
        </w:rPr>
        <w:t>المشرفة</w:t>
      </w:r>
      <w:r>
        <w:rPr>
          <w:rFonts w:cs="Sultan bold"/>
          <w:sz w:val="32"/>
          <w:szCs w:val="32"/>
          <w:rtl/>
        </w:rPr>
        <w:t xml:space="preserve"> :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وكالة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التعليم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Pr="00125FB2" w:rsidRDefault="00B43A46" w:rsidP="00125FB2">
      <w:pPr>
        <w:rPr>
          <w:rFonts w:cs="Sultan bold"/>
          <w:sz w:val="32"/>
          <w:szCs w:val="32"/>
          <w:rtl/>
        </w:rPr>
      </w:pPr>
      <w:r w:rsidRPr="00125FB2">
        <w:rPr>
          <w:rFonts w:cs="SKR HEAD2 Outlined" w:hint="cs"/>
          <w:sz w:val="32"/>
          <w:szCs w:val="32"/>
          <w:rtl/>
        </w:rPr>
        <w:t>الجهة</w:t>
      </w:r>
      <w:r w:rsidRPr="00125FB2">
        <w:rPr>
          <w:rFonts w:cs="SKR HEAD2 Outlined"/>
          <w:sz w:val="32"/>
          <w:szCs w:val="32"/>
          <w:rtl/>
        </w:rPr>
        <w:t xml:space="preserve"> </w:t>
      </w:r>
      <w:r w:rsidRPr="00125FB2">
        <w:rPr>
          <w:rFonts w:cs="SKR HEAD2 Outlined" w:hint="cs"/>
          <w:sz w:val="32"/>
          <w:szCs w:val="32"/>
          <w:rtl/>
        </w:rPr>
        <w:t>المساندة</w:t>
      </w:r>
      <w:r w:rsidRPr="00125FB2">
        <w:rPr>
          <w:rFonts w:cs="Sultan bold"/>
          <w:sz w:val="32"/>
          <w:szCs w:val="32"/>
          <w:rtl/>
        </w:rPr>
        <w:t xml:space="preserve"> : </w:t>
      </w:r>
      <w:r w:rsidRPr="00125FB2">
        <w:rPr>
          <w:rFonts w:cs="Sultan bold" w:hint="cs"/>
          <w:sz w:val="32"/>
          <w:szCs w:val="32"/>
          <w:rtl/>
        </w:rPr>
        <w:t>مركز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المعلومات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التربوية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Pr="00125FB2" w:rsidRDefault="00B43A46" w:rsidP="00125FB2">
      <w:pPr>
        <w:rPr>
          <w:rFonts w:cs="Sultan bold"/>
          <w:sz w:val="32"/>
          <w:szCs w:val="32"/>
          <w:rtl/>
        </w:rPr>
      </w:pPr>
      <w:r w:rsidRPr="00125FB2">
        <w:rPr>
          <w:rFonts w:cs="SKR HEAD2 Outlined" w:hint="cs"/>
          <w:sz w:val="32"/>
          <w:szCs w:val="32"/>
          <w:rtl/>
        </w:rPr>
        <w:t>مسئولو</w:t>
      </w:r>
      <w:r w:rsidRPr="00125FB2">
        <w:rPr>
          <w:rFonts w:cs="SKR HEAD2 Outlined"/>
          <w:sz w:val="32"/>
          <w:szCs w:val="32"/>
          <w:rtl/>
        </w:rPr>
        <w:t xml:space="preserve"> </w:t>
      </w:r>
      <w:r w:rsidRPr="00125FB2">
        <w:rPr>
          <w:rFonts w:cs="SKR HEAD2 Outlined" w:hint="cs"/>
          <w:sz w:val="32"/>
          <w:szCs w:val="32"/>
          <w:rtl/>
        </w:rPr>
        <w:t>التنفيذ</w:t>
      </w:r>
      <w:r w:rsidRPr="00125FB2">
        <w:rPr>
          <w:rFonts w:cs="Sultan bold"/>
          <w:sz w:val="32"/>
          <w:szCs w:val="32"/>
          <w:rtl/>
        </w:rPr>
        <w:t xml:space="preserve"> : </w:t>
      </w:r>
      <w:r w:rsidRPr="00125FB2">
        <w:rPr>
          <w:rFonts w:cs="Sultan bold" w:hint="cs"/>
          <w:sz w:val="32"/>
          <w:szCs w:val="32"/>
          <w:rtl/>
        </w:rPr>
        <w:t>مدير</w:t>
      </w:r>
      <w:r w:rsidRPr="00125FB2">
        <w:rPr>
          <w:rFonts w:cs="Sultan bold"/>
          <w:sz w:val="32"/>
          <w:szCs w:val="32"/>
          <w:rtl/>
        </w:rPr>
        <w:t xml:space="preserve"> / </w:t>
      </w:r>
      <w:r w:rsidRPr="00125FB2">
        <w:rPr>
          <w:rFonts w:cs="Sultan bold" w:hint="cs"/>
          <w:sz w:val="32"/>
          <w:szCs w:val="32"/>
          <w:rtl/>
        </w:rPr>
        <w:t>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المدرية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والمشرفون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التربويون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Pr="00125FB2" w:rsidRDefault="00B43A46" w:rsidP="00125FB2">
      <w:pPr>
        <w:rPr>
          <w:rFonts w:cs="Sultan bold"/>
          <w:sz w:val="32"/>
          <w:szCs w:val="32"/>
          <w:rtl/>
        </w:rPr>
      </w:pPr>
      <w:r w:rsidRPr="00125FB2">
        <w:rPr>
          <w:rFonts w:cs="SKR HEAD2 Outlined" w:hint="cs"/>
          <w:sz w:val="32"/>
          <w:szCs w:val="32"/>
          <w:rtl/>
        </w:rPr>
        <w:t>أهمية</w:t>
      </w:r>
      <w:r w:rsidRPr="00125FB2">
        <w:rPr>
          <w:rFonts w:cs="SKR HEAD2 Outlined"/>
          <w:sz w:val="32"/>
          <w:szCs w:val="32"/>
          <w:rtl/>
        </w:rPr>
        <w:t xml:space="preserve"> </w:t>
      </w:r>
      <w:r w:rsidRPr="00125FB2">
        <w:rPr>
          <w:rFonts w:cs="SKR HEAD2 Outlined" w:hint="cs"/>
          <w:sz w:val="32"/>
          <w:szCs w:val="32"/>
          <w:rtl/>
        </w:rPr>
        <w:t>السجل</w:t>
      </w:r>
      <w:r w:rsidRPr="00125FB2">
        <w:rPr>
          <w:rFonts w:cs="Sultan bold"/>
          <w:sz w:val="32"/>
          <w:szCs w:val="32"/>
          <w:rtl/>
        </w:rPr>
        <w:t xml:space="preserve"> :</w:t>
      </w:r>
    </w:p>
    <w:p w:rsidR="00B43A46" w:rsidRPr="00125FB2" w:rsidRDefault="00B43A46" w:rsidP="00780CC6">
      <w:pPr>
        <w:pStyle w:val="ListParagraph"/>
        <w:numPr>
          <w:ilvl w:val="0"/>
          <w:numId w:val="4"/>
        </w:numPr>
        <w:spacing w:line="560" w:lineRule="exact"/>
        <w:ind w:left="1933" w:hanging="357"/>
        <w:rPr>
          <w:rFonts w:cs="Sultan bold"/>
          <w:sz w:val="32"/>
          <w:szCs w:val="32"/>
        </w:rPr>
      </w:pPr>
      <w:r w:rsidRPr="00125FB2">
        <w:rPr>
          <w:rFonts w:cs="Sultan bold" w:hint="cs"/>
          <w:sz w:val="32"/>
          <w:szCs w:val="32"/>
          <w:rtl/>
        </w:rPr>
        <w:t>يستهدف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جمع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المعلومات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في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سجلات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إلكترونية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وحفظها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في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نظام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نور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Pr="00125FB2" w:rsidRDefault="00B43A46" w:rsidP="00780CC6">
      <w:pPr>
        <w:pStyle w:val="ListParagraph"/>
        <w:numPr>
          <w:ilvl w:val="0"/>
          <w:numId w:val="4"/>
        </w:numPr>
        <w:spacing w:line="560" w:lineRule="exact"/>
        <w:ind w:left="1933" w:hanging="357"/>
        <w:rPr>
          <w:rFonts w:cs="Sultan bold"/>
          <w:sz w:val="32"/>
          <w:szCs w:val="32"/>
        </w:rPr>
      </w:pPr>
      <w:r w:rsidRPr="00125FB2">
        <w:rPr>
          <w:rFonts w:cs="Sultan bold" w:hint="cs"/>
          <w:sz w:val="32"/>
          <w:szCs w:val="32"/>
          <w:rtl/>
        </w:rPr>
        <w:t>يوفر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مرجعية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فنية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وإدارية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التقويم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وتطوير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أداء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أطقم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العمل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التربوي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Pr="00125FB2" w:rsidRDefault="00B43A46" w:rsidP="00780CC6">
      <w:pPr>
        <w:pStyle w:val="ListParagraph"/>
        <w:numPr>
          <w:ilvl w:val="0"/>
          <w:numId w:val="4"/>
        </w:numPr>
        <w:spacing w:line="560" w:lineRule="exact"/>
        <w:ind w:left="1933" w:hanging="357"/>
        <w:rPr>
          <w:rFonts w:cs="Sultan bold"/>
          <w:sz w:val="32"/>
          <w:szCs w:val="32"/>
        </w:rPr>
      </w:pPr>
      <w:r w:rsidRPr="00125FB2">
        <w:rPr>
          <w:rFonts w:cs="Sultan bold" w:hint="cs"/>
          <w:sz w:val="32"/>
          <w:szCs w:val="32"/>
          <w:rtl/>
        </w:rPr>
        <w:t>يمنح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القادة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التربويين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فرصاً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أوفر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لتحسين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أداء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منظومات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عملهم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Pr="00125FB2" w:rsidRDefault="00B43A46" w:rsidP="00780CC6">
      <w:pPr>
        <w:pStyle w:val="ListParagraph"/>
        <w:numPr>
          <w:ilvl w:val="0"/>
          <w:numId w:val="4"/>
        </w:numPr>
        <w:spacing w:line="560" w:lineRule="exact"/>
        <w:ind w:left="1933" w:hanging="357"/>
        <w:rPr>
          <w:rFonts w:cs="Sultan bold"/>
          <w:sz w:val="32"/>
          <w:szCs w:val="32"/>
        </w:rPr>
      </w:pPr>
      <w:r w:rsidRPr="00125FB2">
        <w:rPr>
          <w:rFonts w:cs="Sultan bold" w:hint="cs"/>
          <w:sz w:val="32"/>
          <w:szCs w:val="32"/>
          <w:rtl/>
        </w:rPr>
        <w:t>يركز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على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الأداء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الفعلي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Pr="00125FB2" w:rsidRDefault="00B43A46" w:rsidP="00780CC6">
      <w:pPr>
        <w:pStyle w:val="ListParagraph"/>
        <w:numPr>
          <w:ilvl w:val="0"/>
          <w:numId w:val="4"/>
        </w:numPr>
        <w:spacing w:line="560" w:lineRule="exact"/>
        <w:ind w:left="1933" w:hanging="357"/>
        <w:rPr>
          <w:rFonts w:cs="Sultan bold"/>
          <w:sz w:val="32"/>
          <w:szCs w:val="32"/>
        </w:rPr>
      </w:pPr>
      <w:r w:rsidRPr="00125FB2">
        <w:rPr>
          <w:rFonts w:cs="Sultan bold" w:hint="cs"/>
          <w:sz w:val="32"/>
          <w:szCs w:val="32"/>
          <w:rtl/>
        </w:rPr>
        <w:t>يوفر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قاعدة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بيانات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علمية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موثقة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لاختيار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القيادات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المدرسية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وتطويرها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مهنياً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Pr="00125FB2" w:rsidRDefault="00B43A46" w:rsidP="00780CC6">
      <w:pPr>
        <w:pStyle w:val="ListParagraph"/>
        <w:numPr>
          <w:ilvl w:val="0"/>
          <w:numId w:val="4"/>
        </w:numPr>
        <w:spacing w:line="560" w:lineRule="exact"/>
        <w:ind w:left="1933" w:hanging="357"/>
        <w:rPr>
          <w:rFonts w:cs="Sultan bold"/>
          <w:sz w:val="32"/>
          <w:szCs w:val="32"/>
        </w:rPr>
      </w:pPr>
      <w:r w:rsidRPr="00125FB2">
        <w:rPr>
          <w:rFonts w:cs="Sultan bold" w:hint="cs"/>
          <w:sz w:val="32"/>
          <w:szCs w:val="32"/>
          <w:rtl/>
        </w:rPr>
        <w:t>يهيئ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الميدان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لتوطين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العلميات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الإشرافية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القابلة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للتوطين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Pr="00125FB2" w:rsidRDefault="00B43A46" w:rsidP="00780CC6">
      <w:pPr>
        <w:pStyle w:val="ListParagraph"/>
        <w:numPr>
          <w:ilvl w:val="0"/>
          <w:numId w:val="4"/>
        </w:numPr>
        <w:spacing w:line="560" w:lineRule="exact"/>
        <w:ind w:left="1933" w:hanging="357"/>
        <w:rPr>
          <w:rFonts w:cs="Sultan bold"/>
          <w:sz w:val="32"/>
          <w:szCs w:val="32"/>
          <w:rtl/>
        </w:rPr>
      </w:pPr>
      <w:r w:rsidRPr="00125FB2">
        <w:rPr>
          <w:rFonts w:cs="Sultan bold" w:hint="cs"/>
          <w:sz w:val="32"/>
          <w:szCs w:val="32"/>
          <w:rtl/>
        </w:rPr>
        <w:t>يوفر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معلومات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دقيقة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عن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الاحتياجات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التدريبية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تساهم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في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بناء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برامج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التطوير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المهني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للقيادة</w:t>
      </w:r>
      <w:r w:rsidRPr="00125FB2">
        <w:rPr>
          <w:rFonts w:cs="Sultan bold"/>
          <w:sz w:val="32"/>
          <w:szCs w:val="32"/>
          <w:rtl/>
        </w:rPr>
        <w:t xml:space="preserve"> </w:t>
      </w:r>
      <w:r w:rsidRPr="00125FB2">
        <w:rPr>
          <w:rFonts w:cs="Sultan bold" w:hint="cs"/>
          <w:sz w:val="32"/>
          <w:szCs w:val="32"/>
          <w:rtl/>
        </w:rPr>
        <w:t>المدرسية</w:t>
      </w:r>
      <w:r w:rsidRPr="00125FB2">
        <w:rPr>
          <w:rFonts w:cs="Sultan bold"/>
          <w:sz w:val="32"/>
          <w:szCs w:val="32"/>
          <w:rtl/>
        </w:rPr>
        <w:t xml:space="preserve"> .</w:t>
      </w:r>
    </w:p>
    <w:p w:rsidR="00B43A46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rPr>
          <w:rFonts w:cs="Sultan bold"/>
          <w:rtl/>
        </w:rPr>
      </w:pPr>
    </w:p>
    <w:p w:rsidR="00B43A46" w:rsidRPr="00C12BF5" w:rsidRDefault="00B43A46" w:rsidP="008C322C">
      <w:pPr>
        <w:jc w:val="center"/>
        <w:rPr>
          <w:rFonts w:cs="MCS Jeddah S_U normal."/>
          <w:sz w:val="34"/>
          <w:szCs w:val="34"/>
          <w:rtl/>
        </w:rPr>
      </w:pPr>
      <w:r w:rsidRPr="00C12BF5">
        <w:rPr>
          <w:rFonts w:cs="MCS Jeddah S_U normal."/>
          <w:sz w:val="34"/>
          <w:szCs w:val="34"/>
          <w:rtl/>
        </w:rPr>
        <w:t xml:space="preserve">( </w:t>
      </w:r>
      <w:r w:rsidRPr="00C12BF5">
        <w:rPr>
          <w:rFonts w:cs="MCS Jeddah S_U normal." w:hint="cs"/>
          <w:sz w:val="34"/>
          <w:szCs w:val="34"/>
          <w:rtl/>
        </w:rPr>
        <w:t>المعلومات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عامة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لجميع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الوكلاء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فقط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يتم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تغيير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عمل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الوكيل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وضع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في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النهاية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الأوراق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الأداء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الوظيفي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كل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وكيل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لوحده</w:t>
      </w:r>
      <w:r w:rsidRPr="00C12BF5">
        <w:rPr>
          <w:rFonts w:cs="MCS Jeddah S_U normal."/>
          <w:sz w:val="34"/>
          <w:szCs w:val="34"/>
          <w:rtl/>
        </w:rPr>
        <w:t xml:space="preserve"> </w:t>
      </w:r>
      <w:r w:rsidRPr="00C12BF5">
        <w:rPr>
          <w:rFonts w:cs="MCS Jeddah S_U normal." w:hint="cs"/>
          <w:sz w:val="34"/>
          <w:szCs w:val="34"/>
          <w:rtl/>
        </w:rPr>
        <w:t>لاختلافها</w:t>
      </w:r>
      <w:r w:rsidRPr="00C12BF5">
        <w:rPr>
          <w:rFonts w:cs="MCS Jeddah S_U normal."/>
          <w:sz w:val="34"/>
          <w:szCs w:val="34"/>
          <w:rtl/>
        </w:rPr>
        <w:t>)</w:t>
      </w:r>
    </w:p>
    <w:p w:rsidR="00B43A46" w:rsidRPr="00233302" w:rsidRDefault="00B43A46" w:rsidP="001F58D5">
      <w:pPr>
        <w:spacing w:line="320" w:lineRule="exact"/>
        <w:rPr>
          <w:rFonts w:cs="Sultan bold"/>
          <w:rtl/>
        </w:rPr>
      </w:pPr>
      <w:r w:rsidRPr="00233302">
        <w:rPr>
          <w:rFonts w:cs="Sultan bold" w:hint="cs"/>
          <w:rtl/>
        </w:rPr>
        <w:t>إرشادات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عامة</w:t>
      </w:r>
      <w:r w:rsidRPr="00233302">
        <w:rPr>
          <w:rFonts w:cs="Sultan bold"/>
          <w:rtl/>
        </w:rPr>
        <w:t xml:space="preserve"> :</w:t>
      </w:r>
    </w:p>
    <w:p w:rsidR="00B43A46" w:rsidRDefault="00B43A46" w:rsidP="001F58D5">
      <w:pPr>
        <w:pStyle w:val="ListParagraph"/>
        <w:numPr>
          <w:ilvl w:val="0"/>
          <w:numId w:val="1"/>
        </w:numPr>
        <w:spacing w:line="320" w:lineRule="exact"/>
        <w:ind w:left="714" w:hanging="357"/>
        <w:rPr>
          <w:rFonts w:cs="Sultan bold"/>
        </w:rPr>
      </w:pPr>
      <w:r>
        <w:rPr>
          <w:rFonts w:cs="Sultan bold" w:hint="cs"/>
          <w:rtl/>
        </w:rPr>
        <w:t>يتم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تعبئة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السجل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من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قبل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مدير</w:t>
      </w:r>
      <w:r>
        <w:rPr>
          <w:rFonts w:cs="Sultan bold"/>
          <w:rtl/>
        </w:rPr>
        <w:t xml:space="preserve"> / </w:t>
      </w:r>
      <w:r>
        <w:rPr>
          <w:rFonts w:cs="Sultan bold" w:hint="cs"/>
          <w:rtl/>
        </w:rPr>
        <w:t>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المدرسة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من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واقع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الأداء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الإداري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والتربوي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والتعليمي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الفعلي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للوكيل</w:t>
      </w:r>
      <w:r>
        <w:rPr>
          <w:rFonts w:cs="Sultan bold"/>
          <w:rtl/>
        </w:rPr>
        <w:t xml:space="preserve"> . </w:t>
      </w:r>
    </w:p>
    <w:p w:rsidR="00B43A46" w:rsidRDefault="00B43A46" w:rsidP="001F58D5">
      <w:pPr>
        <w:pStyle w:val="ListParagraph"/>
        <w:numPr>
          <w:ilvl w:val="0"/>
          <w:numId w:val="1"/>
        </w:numPr>
        <w:spacing w:line="320" w:lineRule="exact"/>
        <w:ind w:left="714" w:hanging="357"/>
        <w:rPr>
          <w:rFonts w:cs="Sultan bold"/>
        </w:rPr>
      </w:pPr>
      <w:r>
        <w:rPr>
          <w:rFonts w:cs="Sultan bold" w:hint="cs"/>
          <w:rtl/>
        </w:rPr>
        <w:t>يعد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هذا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السجل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خاصاً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لاستخدام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مدير</w:t>
      </w:r>
      <w:r>
        <w:rPr>
          <w:rFonts w:cs="Sultan bold"/>
          <w:rtl/>
        </w:rPr>
        <w:t xml:space="preserve"> / </w:t>
      </w:r>
      <w:r>
        <w:rPr>
          <w:rFonts w:cs="Sultan bold" w:hint="cs"/>
          <w:rtl/>
        </w:rPr>
        <w:t>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ومشرف</w:t>
      </w:r>
      <w:r>
        <w:rPr>
          <w:rFonts w:cs="Sultan bold"/>
          <w:rtl/>
        </w:rPr>
        <w:t xml:space="preserve"> / </w:t>
      </w:r>
      <w:r>
        <w:rPr>
          <w:rFonts w:cs="Sultan bold" w:hint="cs"/>
          <w:rtl/>
        </w:rPr>
        <w:t>ـة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الإدارة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المدرسية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ومدير</w:t>
      </w:r>
      <w:r>
        <w:rPr>
          <w:rFonts w:cs="Sultan bold"/>
          <w:rtl/>
        </w:rPr>
        <w:t xml:space="preserve"> /</w:t>
      </w:r>
      <w:r>
        <w:rPr>
          <w:rFonts w:cs="Sultan bold" w:hint="cs"/>
          <w:rtl/>
        </w:rPr>
        <w:t>ـة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مكتب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التربية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والتعليم</w:t>
      </w:r>
      <w:r>
        <w:rPr>
          <w:rFonts w:cs="Sultan bold"/>
          <w:rtl/>
        </w:rPr>
        <w:t xml:space="preserve"> .</w:t>
      </w:r>
    </w:p>
    <w:p w:rsidR="00B43A46" w:rsidRDefault="00B43A46" w:rsidP="001F58D5">
      <w:pPr>
        <w:pStyle w:val="ListParagraph"/>
        <w:numPr>
          <w:ilvl w:val="0"/>
          <w:numId w:val="1"/>
        </w:numPr>
        <w:spacing w:line="320" w:lineRule="exact"/>
        <w:ind w:left="714" w:hanging="357"/>
        <w:rPr>
          <w:rFonts w:cs="Sultan bold"/>
        </w:rPr>
      </w:pPr>
      <w:r>
        <w:rPr>
          <w:rFonts w:cs="Sultan bold" w:hint="cs"/>
          <w:rtl/>
        </w:rPr>
        <w:t>يعبأ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السجل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بواقع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كل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أسبوعين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للوكيل</w:t>
      </w:r>
      <w:r>
        <w:rPr>
          <w:rFonts w:cs="Sultan bold"/>
          <w:rtl/>
        </w:rPr>
        <w:t xml:space="preserve"> / </w:t>
      </w:r>
      <w:r>
        <w:rPr>
          <w:rFonts w:cs="Sultan bold" w:hint="cs"/>
          <w:rtl/>
        </w:rPr>
        <w:t>ـة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في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الشهر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الأول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لتكليفه</w:t>
      </w:r>
      <w:r>
        <w:rPr>
          <w:rFonts w:cs="Sultan bold"/>
          <w:rtl/>
        </w:rPr>
        <w:t xml:space="preserve"> , </w:t>
      </w:r>
      <w:r>
        <w:rPr>
          <w:rFonts w:cs="Sultan bold" w:hint="cs"/>
          <w:rtl/>
        </w:rPr>
        <w:t>ثم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كل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ثلاثة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أسابيع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في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الشهر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الثاني</w:t>
      </w:r>
      <w:r>
        <w:rPr>
          <w:rFonts w:cs="Sultan bold"/>
          <w:rtl/>
        </w:rPr>
        <w:t xml:space="preserve"> , </w:t>
      </w:r>
      <w:r>
        <w:rPr>
          <w:rFonts w:cs="Sultan bold" w:hint="cs"/>
          <w:rtl/>
        </w:rPr>
        <w:t>وكل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أربعة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أسابيع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في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الفصل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الدراسي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الثاني</w:t>
      </w:r>
      <w:r>
        <w:rPr>
          <w:rFonts w:cs="Sultan bold"/>
          <w:rtl/>
        </w:rPr>
        <w:t xml:space="preserve"> .</w:t>
      </w:r>
    </w:p>
    <w:p w:rsidR="00B43A46" w:rsidRDefault="00B43A46" w:rsidP="001F58D5">
      <w:pPr>
        <w:pStyle w:val="ListParagraph"/>
        <w:numPr>
          <w:ilvl w:val="0"/>
          <w:numId w:val="1"/>
        </w:numPr>
        <w:spacing w:line="320" w:lineRule="exact"/>
        <w:ind w:left="714" w:hanging="357"/>
        <w:rPr>
          <w:rFonts w:cs="Sultan bold"/>
        </w:rPr>
      </w:pPr>
      <w:r>
        <w:rPr>
          <w:rFonts w:cs="Sultan bold" w:hint="cs"/>
          <w:rtl/>
        </w:rPr>
        <w:t>يعبأ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السجل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بواقع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كل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أربعة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أسابيع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للوكيل</w:t>
      </w:r>
      <w:r>
        <w:rPr>
          <w:rFonts w:cs="Sultan bold"/>
          <w:rtl/>
        </w:rPr>
        <w:t xml:space="preserve"> / </w:t>
      </w:r>
      <w:r>
        <w:rPr>
          <w:rFonts w:cs="Sultan bold" w:hint="cs"/>
          <w:rtl/>
        </w:rPr>
        <w:t>ـة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الذي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يقل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مجموع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درجاته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عن</w:t>
      </w:r>
      <w:r>
        <w:rPr>
          <w:rFonts w:cs="Sultan bold"/>
          <w:rtl/>
        </w:rPr>
        <w:t xml:space="preserve"> ( 115 </w:t>
      </w:r>
      <w:r>
        <w:rPr>
          <w:rFonts w:cs="Sultan bold" w:hint="cs"/>
          <w:rtl/>
        </w:rPr>
        <w:t>درجة</w:t>
      </w:r>
      <w:r>
        <w:rPr>
          <w:rFonts w:cs="Sultan bold"/>
          <w:rtl/>
        </w:rPr>
        <w:t xml:space="preserve"> .</w:t>
      </w:r>
    </w:p>
    <w:p w:rsidR="00B43A46" w:rsidRDefault="00B43A46" w:rsidP="001F58D5">
      <w:pPr>
        <w:pStyle w:val="ListParagraph"/>
        <w:numPr>
          <w:ilvl w:val="0"/>
          <w:numId w:val="1"/>
        </w:numPr>
        <w:spacing w:line="320" w:lineRule="exact"/>
        <w:ind w:left="714" w:hanging="357"/>
        <w:rPr>
          <w:rFonts w:cs="Sultan bold"/>
        </w:rPr>
      </w:pPr>
      <w:r>
        <w:rPr>
          <w:rFonts w:cs="Sultan bold" w:hint="cs"/>
          <w:rtl/>
        </w:rPr>
        <w:t>يعبأ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السجل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بواقع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كل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ستة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أسابيع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لبقية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الوكلاء</w:t>
      </w:r>
      <w:r>
        <w:rPr>
          <w:rFonts w:cs="Sultan bold"/>
          <w:rtl/>
        </w:rPr>
        <w:t xml:space="preserve"> .</w:t>
      </w:r>
    </w:p>
    <w:p w:rsidR="00B43A46" w:rsidRDefault="00B43A46" w:rsidP="001F58D5">
      <w:pPr>
        <w:pStyle w:val="ListParagraph"/>
        <w:numPr>
          <w:ilvl w:val="0"/>
          <w:numId w:val="1"/>
        </w:numPr>
        <w:spacing w:line="320" w:lineRule="exact"/>
        <w:ind w:left="714" w:hanging="357"/>
        <w:rPr>
          <w:rFonts w:cs="Sultan bold"/>
        </w:rPr>
      </w:pPr>
      <w:r>
        <w:rPr>
          <w:rFonts w:cs="Sultan bold" w:hint="cs"/>
          <w:rtl/>
        </w:rPr>
        <w:t>يطلع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وكيل</w:t>
      </w:r>
      <w:r>
        <w:rPr>
          <w:rFonts w:cs="Sultan bold"/>
          <w:rtl/>
        </w:rPr>
        <w:t xml:space="preserve"> / </w:t>
      </w:r>
      <w:r>
        <w:rPr>
          <w:rFonts w:cs="Sultan bold" w:hint="cs"/>
          <w:rtl/>
        </w:rPr>
        <w:t>ـة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المدرسة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على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هذا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السجل</w:t>
      </w:r>
      <w:r>
        <w:rPr>
          <w:rFonts w:cs="Sultan bold"/>
          <w:rtl/>
        </w:rPr>
        <w:t xml:space="preserve"> .</w:t>
      </w:r>
    </w:p>
    <w:p w:rsidR="00B43A46" w:rsidRDefault="00B43A46" w:rsidP="001F58D5">
      <w:pPr>
        <w:pStyle w:val="ListParagraph"/>
        <w:numPr>
          <w:ilvl w:val="0"/>
          <w:numId w:val="1"/>
        </w:numPr>
        <w:spacing w:line="320" w:lineRule="exact"/>
        <w:ind w:left="714" w:hanging="357"/>
        <w:rPr>
          <w:rFonts w:cs="Sultan bold"/>
        </w:rPr>
      </w:pPr>
      <w:r>
        <w:rPr>
          <w:rFonts w:cs="Sultan bold" w:hint="cs"/>
          <w:rtl/>
        </w:rPr>
        <w:t>يشترك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مشرف</w:t>
      </w:r>
      <w:r>
        <w:rPr>
          <w:rFonts w:cs="Sultan bold"/>
          <w:rtl/>
        </w:rPr>
        <w:t xml:space="preserve"> / </w:t>
      </w:r>
      <w:r>
        <w:rPr>
          <w:rFonts w:cs="Sultan bold" w:hint="cs"/>
          <w:rtl/>
        </w:rPr>
        <w:t>ـة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الإدارة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المدرسية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ومدير</w:t>
      </w:r>
      <w:r>
        <w:rPr>
          <w:rFonts w:cs="Sultan bold"/>
          <w:rtl/>
        </w:rPr>
        <w:t xml:space="preserve"> /</w:t>
      </w:r>
      <w:r>
        <w:rPr>
          <w:rFonts w:cs="Sultan bold" w:hint="cs"/>
          <w:rtl/>
        </w:rPr>
        <w:t>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المدرسة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مع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الوكيل</w:t>
      </w:r>
      <w:r>
        <w:rPr>
          <w:rFonts w:cs="Sultan bold"/>
          <w:rtl/>
        </w:rPr>
        <w:t xml:space="preserve"> / </w:t>
      </w:r>
      <w:r>
        <w:rPr>
          <w:rFonts w:cs="Sultan bold" w:hint="cs"/>
          <w:rtl/>
        </w:rPr>
        <w:t>ـة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في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رسم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خطة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التطوير</w:t>
      </w:r>
      <w:r>
        <w:rPr>
          <w:rFonts w:cs="Sultan bold"/>
          <w:rtl/>
        </w:rPr>
        <w:t xml:space="preserve"> .</w:t>
      </w:r>
    </w:p>
    <w:p w:rsidR="00B43A46" w:rsidRDefault="00B43A46" w:rsidP="001F58D5">
      <w:pPr>
        <w:pStyle w:val="ListParagraph"/>
        <w:numPr>
          <w:ilvl w:val="0"/>
          <w:numId w:val="1"/>
        </w:numPr>
        <w:spacing w:line="320" w:lineRule="exact"/>
        <w:ind w:left="714" w:hanging="357"/>
        <w:rPr>
          <w:rFonts w:cs="Sultan bold"/>
        </w:rPr>
      </w:pPr>
      <w:r>
        <w:rPr>
          <w:rFonts w:cs="Sultan bold" w:hint="cs"/>
          <w:rtl/>
        </w:rPr>
        <w:t>يتم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إدخال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البيانات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بدقة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وعناية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في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الوقت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المحدد</w:t>
      </w:r>
      <w:r>
        <w:rPr>
          <w:rFonts w:cs="Sultan bold"/>
          <w:rtl/>
        </w:rPr>
        <w:t xml:space="preserve"> .</w:t>
      </w:r>
    </w:p>
    <w:p w:rsidR="00B43A46" w:rsidRPr="00233302" w:rsidRDefault="00B43A46" w:rsidP="001F58D5">
      <w:pPr>
        <w:pStyle w:val="ListParagraph"/>
        <w:numPr>
          <w:ilvl w:val="0"/>
          <w:numId w:val="1"/>
        </w:numPr>
        <w:spacing w:line="320" w:lineRule="exact"/>
        <w:ind w:left="714" w:hanging="357"/>
        <w:rPr>
          <w:rFonts w:cs="Sultan bold"/>
        </w:rPr>
      </w:pPr>
      <w:r>
        <w:rPr>
          <w:rFonts w:cs="Sultan bold" w:hint="cs"/>
          <w:rtl/>
        </w:rPr>
        <w:t>يقوم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مدير</w:t>
      </w:r>
      <w:r>
        <w:rPr>
          <w:rFonts w:cs="Sultan bold"/>
          <w:rtl/>
        </w:rPr>
        <w:t xml:space="preserve"> / </w:t>
      </w:r>
      <w:r>
        <w:rPr>
          <w:rFonts w:cs="Sultan bold" w:hint="cs"/>
          <w:rtl/>
        </w:rPr>
        <w:t>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مكتب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التربية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والتعليم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بمراجعة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السجل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وإبداء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رأيه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بشأنه</w:t>
      </w:r>
      <w:r>
        <w:rPr>
          <w:rFonts w:cs="Sultan bold"/>
          <w:rtl/>
        </w:rPr>
        <w:t xml:space="preserve"> . </w:t>
      </w:r>
    </w:p>
    <w:p w:rsidR="00B43A46" w:rsidRPr="00233302" w:rsidRDefault="00B43A46" w:rsidP="00F222B6">
      <w:pPr>
        <w:rPr>
          <w:rFonts w:cs="Sultan bold"/>
          <w:rtl/>
        </w:rPr>
      </w:pPr>
    </w:p>
    <w:tbl>
      <w:tblPr>
        <w:bidiVisual/>
        <w:tblW w:w="1582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4"/>
        <w:gridCol w:w="1621"/>
        <w:gridCol w:w="2409"/>
        <w:gridCol w:w="236"/>
        <w:gridCol w:w="898"/>
        <w:gridCol w:w="567"/>
        <w:gridCol w:w="284"/>
        <w:gridCol w:w="303"/>
        <w:gridCol w:w="406"/>
        <w:gridCol w:w="181"/>
        <w:gridCol w:w="588"/>
        <w:gridCol w:w="459"/>
        <w:gridCol w:w="128"/>
        <w:gridCol w:w="360"/>
        <w:gridCol w:w="228"/>
        <w:gridCol w:w="339"/>
        <w:gridCol w:w="248"/>
        <w:gridCol w:w="587"/>
        <w:gridCol w:w="220"/>
        <w:gridCol w:w="368"/>
        <w:gridCol w:w="587"/>
        <w:gridCol w:w="100"/>
        <w:gridCol w:w="488"/>
        <w:gridCol w:w="567"/>
        <w:gridCol w:w="1055"/>
        <w:gridCol w:w="159"/>
        <w:gridCol w:w="896"/>
        <w:gridCol w:w="488"/>
      </w:tblGrid>
      <w:tr w:rsidR="00B43A46" w:rsidRPr="002F1164">
        <w:tc>
          <w:tcPr>
            <w:tcW w:w="10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الاسم</w:t>
            </w:r>
          </w:p>
        </w:tc>
        <w:tc>
          <w:tcPr>
            <w:tcW w:w="4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السجل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المدني</w:t>
            </w:r>
          </w:p>
        </w:tc>
        <w:tc>
          <w:tcPr>
            <w:tcW w:w="5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5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5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5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5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5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78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المستوى</w:t>
            </w:r>
            <w:r w:rsidRPr="002F1164">
              <w:rPr>
                <w:rFonts w:cs="Sultan bold"/>
                <w:rtl/>
              </w:rPr>
              <w:t xml:space="preserve"> / </w:t>
            </w:r>
            <w:r w:rsidRPr="002F1164">
              <w:rPr>
                <w:rFonts w:cs="Sultan bold" w:hint="cs"/>
                <w:rtl/>
              </w:rPr>
              <w:t>الدرجة</w:t>
            </w:r>
          </w:p>
        </w:tc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</w:tr>
      <w:tr w:rsidR="00B43A46" w:rsidRPr="002F1164">
        <w:tc>
          <w:tcPr>
            <w:tcW w:w="10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اسم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</w:p>
        </w:tc>
        <w:tc>
          <w:tcPr>
            <w:tcW w:w="40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إدارة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التربية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والتعليم</w:t>
            </w:r>
          </w:p>
        </w:tc>
        <w:tc>
          <w:tcPr>
            <w:tcW w:w="5874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78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المرحلة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الدراسية</w:t>
            </w:r>
          </w:p>
        </w:tc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</w:tr>
      <w:tr w:rsidR="00B43A46" w:rsidRPr="002F1164">
        <w:tc>
          <w:tcPr>
            <w:tcW w:w="26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الساعات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التدريبية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العامة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أيام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الغياب</w:t>
            </w:r>
          </w:p>
        </w:tc>
        <w:tc>
          <w:tcPr>
            <w:tcW w:w="2709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4946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عــدد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ســــاعـــــات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الــتـــأخـــــر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والــــخروج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المــــبـــــكر</w:t>
            </w:r>
          </w:p>
        </w:tc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</w:tr>
      <w:tr w:rsidR="00B43A46" w:rsidRPr="002F1164">
        <w:trPr>
          <w:gridAfter w:val="1"/>
          <w:wAfter w:w="488" w:type="dxa"/>
        </w:trPr>
        <w:tc>
          <w:tcPr>
            <w:tcW w:w="267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الساعات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التدريبية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التخصص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236" w:type="dxa"/>
            <w:tcBorders>
              <w:left w:val="single" w:sz="12" w:space="0" w:color="000000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228" w:type="dxa"/>
            <w:gridSpan w:val="3"/>
            <w:tcBorders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4"/>
            <w:tcBorders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3"/>
            <w:tcBorders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3"/>
            <w:tcBorders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2"/>
            <w:tcBorders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2"/>
            <w:tcBorders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</w:tr>
      <w:tr w:rsidR="00B43A46" w:rsidRPr="002F1164">
        <w:trPr>
          <w:gridAfter w:val="1"/>
          <w:wAfter w:w="488" w:type="dxa"/>
        </w:trPr>
        <w:tc>
          <w:tcPr>
            <w:tcW w:w="10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حجم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الفجوة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للعام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المنصرم</w:t>
            </w:r>
          </w:p>
        </w:tc>
        <w:tc>
          <w:tcPr>
            <w:tcW w:w="1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اختبار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القدرات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2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</w:tr>
      <w:tr w:rsidR="00B43A46" w:rsidRPr="002F1164">
        <w:trPr>
          <w:gridAfter w:val="1"/>
          <w:wAfter w:w="488" w:type="dxa"/>
        </w:trPr>
        <w:tc>
          <w:tcPr>
            <w:tcW w:w="105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الاختبار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التحصيلي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2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</w:tr>
    </w:tbl>
    <w:tbl>
      <w:tblPr>
        <w:tblpPr w:leftFromText="180" w:rightFromText="180" w:vertAnchor="text" w:horzAnchor="margin" w:tblpXSpec="right" w:tblpY="420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08"/>
        <w:gridCol w:w="1559"/>
      </w:tblGrid>
      <w:tr w:rsidR="00B43A46" w:rsidRPr="002F1164">
        <w:tc>
          <w:tcPr>
            <w:tcW w:w="3667" w:type="dxa"/>
            <w:gridSpan w:val="2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متوسط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التقييم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للوكيل</w:t>
            </w:r>
            <w:r w:rsidRPr="002F1164">
              <w:rPr>
                <w:rFonts w:cs="Sultan bold"/>
                <w:rtl/>
              </w:rPr>
              <w:t>/</w:t>
            </w:r>
            <w:r w:rsidRPr="002F1164">
              <w:rPr>
                <w:rFonts w:cs="Sultan bold" w:hint="cs"/>
                <w:rtl/>
              </w:rPr>
              <w:t>ـة</w:t>
            </w:r>
          </w:p>
        </w:tc>
      </w:tr>
      <w:tr w:rsidR="00B43A46" w:rsidRPr="002F1164">
        <w:tc>
          <w:tcPr>
            <w:tcW w:w="2108" w:type="dxa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الفصل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الدراسي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الأول</w:t>
            </w:r>
          </w:p>
        </w:tc>
        <w:tc>
          <w:tcPr>
            <w:tcW w:w="1559" w:type="dxa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  <w:b/>
                <w:bCs/>
              </w:rPr>
            </w:pPr>
          </w:p>
        </w:tc>
      </w:tr>
      <w:tr w:rsidR="00B43A46" w:rsidRPr="002F1164">
        <w:tc>
          <w:tcPr>
            <w:tcW w:w="2108" w:type="dxa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الفصل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الدراسي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الثاني</w:t>
            </w:r>
          </w:p>
        </w:tc>
        <w:tc>
          <w:tcPr>
            <w:tcW w:w="1559" w:type="dxa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  <w:b/>
                <w:bCs/>
              </w:rPr>
            </w:pPr>
          </w:p>
        </w:tc>
      </w:tr>
      <w:tr w:rsidR="00B43A46" w:rsidRPr="002F1164">
        <w:tc>
          <w:tcPr>
            <w:tcW w:w="2108" w:type="dxa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نهاية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العام</w:t>
            </w:r>
          </w:p>
        </w:tc>
        <w:tc>
          <w:tcPr>
            <w:tcW w:w="1559" w:type="dxa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  <w:b/>
                <w:bCs/>
              </w:rPr>
            </w:pPr>
          </w:p>
        </w:tc>
      </w:tr>
    </w:tbl>
    <w:p w:rsidR="00B43A46" w:rsidRPr="00233302" w:rsidRDefault="00B43A46" w:rsidP="00F222B6">
      <w:pPr>
        <w:rPr>
          <w:rFonts w:cs="Sultan bold"/>
          <w:rtl/>
        </w:rPr>
      </w:pPr>
    </w:p>
    <w:p w:rsidR="00B43A46" w:rsidRPr="00233302" w:rsidRDefault="00B43A46" w:rsidP="00F222B6">
      <w:pPr>
        <w:rPr>
          <w:rFonts w:cs="Sultan bold"/>
          <w:rtl/>
        </w:rPr>
      </w:pPr>
    </w:p>
    <w:p w:rsidR="00B43A46" w:rsidRPr="00233302" w:rsidRDefault="00B43A46" w:rsidP="00F222B6">
      <w:pPr>
        <w:rPr>
          <w:rFonts w:cs="Sultan bold"/>
          <w:rtl/>
        </w:rPr>
      </w:pPr>
    </w:p>
    <w:p w:rsidR="00B43A46" w:rsidRPr="00233302" w:rsidRDefault="00B43A46" w:rsidP="00F222B6">
      <w:pPr>
        <w:pStyle w:val="ListParagraph"/>
        <w:numPr>
          <w:ilvl w:val="0"/>
          <w:numId w:val="2"/>
        </w:numPr>
        <w:rPr>
          <w:rFonts w:cs="Sultan bold"/>
          <w:rtl/>
        </w:rPr>
      </w:pPr>
      <w:r w:rsidRPr="00233302">
        <w:rPr>
          <w:rFonts w:cs="Sultan bold" w:hint="cs"/>
          <w:rtl/>
        </w:rPr>
        <w:t>البيانات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العلمية</w:t>
      </w:r>
      <w:r w:rsidRPr="00233302">
        <w:rPr>
          <w:rFonts w:cs="Sultan bold"/>
          <w:rtl/>
        </w:rPr>
        <w:t xml:space="preserve">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0"/>
        <w:gridCol w:w="3830"/>
        <w:gridCol w:w="2260"/>
        <w:gridCol w:w="2261"/>
        <w:gridCol w:w="2261"/>
        <w:gridCol w:w="2261"/>
        <w:gridCol w:w="2261"/>
      </w:tblGrid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مسمى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المؤهل</w:t>
            </w: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جهة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الإصدار</w:t>
            </w: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تاريخه</w:t>
            </w: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التخصص</w:t>
            </w: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التقدير</w:t>
            </w: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تربوي</w:t>
            </w:r>
            <w:r w:rsidRPr="002F1164">
              <w:rPr>
                <w:rFonts w:cs="Sultan bold"/>
                <w:rtl/>
              </w:rPr>
              <w:t xml:space="preserve"> / </w:t>
            </w:r>
            <w:r w:rsidRPr="002F1164">
              <w:rPr>
                <w:rFonts w:cs="Sultan bold" w:hint="cs"/>
                <w:rtl/>
              </w:rPr>
              <w:t>غير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تربوي</w:t>
            </w: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3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</w:tbl>
    <w:p w:rsidR="00B43A46" w:rsidRPr="00233302" w:rsidRDefault="00B43A46" w:rsidP="00F222B6">
      <w:pPr>
        <w:pStyle w:val="ListParagraph"/>
        <w:rPr>
          <w:rFonts w:cs="Sultan bold"/>
        </w:rPr>
      </w:pPr>
    </w:p>
    <w:p w:rsidR="00B43A46" w:rsidRPr="00233302" w:rsidRDefault="00B43A46" w:rsidP="00F222B6">
      <w:pPr>
        <w:pStyle w:val="ListParagraph"/>
        <w:numPr>
          <w:ilvl w:val="0"/>
          <w:numId w:val="2"/>
        </w:numPr>
        <w:rPr>
          <w:rFonts w:cs="Sultan bold"/>
          <w:rtl/>
        </w:rPr>
      </w:pPr>
      <w:r w:rsidRPr="00233302">
        <w:rPr>
          <w:rFonts w:cs="Sultan bold" w:hint="cs"/>
          <w:rtl/>
        </w:rPr>
        <w:t>بيانات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التأهيل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والتدريب</w:t>
      </w:r>
      <w:r w:rsidRPr="00233302">
        <w:rPr>
          <w:rFonts w:cs="Sultan bold"/>
          <w:rtl/>
        </w:rPr>
        <w:t xml:space="preserve">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0"/>
        <w:gridCol w:w="3830"/>
        <w:gridCol w:w="2260"/>
        <w:gridCol w:w="2261"/>
        <w:gridCol w:w="2261"/>
        <w:gridCol w:w="2261"/>
        <w:gridCol w:w="2261"/>
      </w:tblGrid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عنوان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البرنامج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التدريبي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أو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الدورة</w:t>
            </w: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الجهة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المدربة</w:t>
            </w: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التدريب</w:t>
            </w: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مجال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التدريب</w:t>
            </w: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ساعات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التدريب</w:t>
            </w: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تخصصي</w:t>
            </w:r>
            <w:r w:rsidRPr="002F1164">
              <w:rPr>
                <w:rFonts w:cs="Sultan bold"/>
                <w:rtl/>
              </w:rPr>
              <w:t xml:space="preserve"> / </w:t>
            </w:r>
            <w:r w:rsidRPr="002F1164">
              <w:rPr>
                <w:rFonts w:cs="Sultan bold" w:hint="cs"/>
                <w:rtl/>
              </w:rPr>
              <w:t>غير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تخصصي</w:t>
            </w: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3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5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6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7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8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9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10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11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12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13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14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15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16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17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18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19</w:t>
            </w:r>
          </w:p>
        </w:tc>
        <w:tc>
          <w:tcPr>
            <w:tcW w:w="383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</w:tbl>
    <w:p w:rsidR="00B43A46" w:rsidRPr="00233302" w:rsidRDefault="00B43A46" w:rsidP="00F222B6">
      <w:pPr>
        <w:jc w:val="center"/>
        <w:rPr>
          <w:rFonts w:cs="Sultan bold"/>
          <w:rtl/>
        </w:rPr>
      </w:pPr>
    </w:p>
    <w:p w:rsidR="00B43A46" w:rsidRPr="00233302" w:rsidRDefault="00B43A46" w:rsidP="00F222B6">
      <w:pPr>
        <w:pStyle w:val="ListParagraph"/>
        <w:numPr>
          <w:ilvl w:val="0"/>
          <w:numId w:val="2"/>
        </w:numPr>
        <w:rPr>
          <w:rFonts w:cs="Sultan bold"/>
          <w:rtl/>
        </w:rPr>
      </w:pPr>
      <w:r w:rsidRPr="00233302">
        <w:rPr>
          <w:rFonts w:cs="Sultan bold" w:hint="cs"/>
          <w:rtl/>
        </w:rPr>
        <w:t>البيانات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الوظيفية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90"/>
        <w:gridCol w:w="2025"/>
        <w:gridCol w:w="1805"/>
        <w:gridCol w:w="1418"/>
        <w:gridCol w:w="1418"/>
        <w:gridCol w:w="1985"/>
        <w:gridCol w:w="1985"/>
        <w:gridCol w:w="2211"/>
        <w:gridCol w:w="2261"/>
      </w:tblGrid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</w:p>
        </w:tc>
        <w:tc>
          <w:tcPr>
            <w:tcW w:w="2025" w:type="dxa"/>
            <w:tcBorders>
              <w:righ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مسمى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الوظيفة</w:t>
            </w: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المستوى</w:t>
            </w:r>
            <w:r w:rsidRPr="002F1164">
              <w:rPr>
                <w:rFonts w:cs="Sultan bold"/>
                <w:rtl/>
              </w:rPr>
              <w:t xml:space="preserve"> / </w:t>
            </w:r>
            <w:r w:rsidRPr="002F1164">
              <w:rPr>
                <w:rFonts w:cs="Sultan bold" w:hint="cs"/>
                <w:rtl/>
              </w:rPr>
              <w:t>الدرجة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رقم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الوظيفة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التعيين</w:t>
            </w:r>
          </w:p>
        </w:tc>
        <w:tc>
          <w:tcPr>
            <w:tcW w:w="1985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المباشرة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الوظيفة</w:t>
            </w:r>
          </w:p>
        </w:tc>
        <w:tc>
          <w:tcPr>
            <w:tcW w:w="1985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جهة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المباشرة</w:t>
            </w:r>
          </w:p>
        </w:tc>
        <w:tc>
          <w:tcPr>
            <w:tcW w:w="221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الفعلي</w:t>
            </w: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الانقطاع</w:t>
            </w: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</w:t>
            </w:r>
          </w:p>
        </w:tc>
        <w:tc>
          <w:tcPr>
            <w:tcW w:w="2025" w:type="dxa"/>
            <w:tcBorders>
              <w:righ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1985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1985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1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</w:t>
            </w:r>
          </w:p>
        </w:tc>
        <w:tc>
          <w:tcPr>
            <w:tcW w:w="2025" w:type="dxa"/>
            <w:tcBorders>
              <w:righ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1985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1985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1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690" w:type="dxa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3</w:t>
            </w:r>
          </w:p>
        </w:tc>
        <w:tc>
          <w:tcPr>
            <w:tcW w:w="2025" w:type="dxa"/>
            <w:tcBorders>
              <w:righ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985" w:type="dxa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1985" w:type="dxa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2211" w:type="dxa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  <w:tc>
          <w:tcPr>
            <w:tcW w:w="2261" w:type="dxa"/>
          </w:tcPr>
          <w:p w:rsidR="00B43A46" w:rsidRPr="002F1164" w:rsidRDefault="00B43A46" w:rsidP="002F1164">
            <w:pPr>
              <w:spacing w:after="0" w:line="240" w:lineRule="auto"/>
              <w:rPr>
                <w:rFonts w:cs="Sultan bold"/>
              </w:rPr>
            </w:pPr>
          </w:p>
        </w:tc>
      </w:tr>
    </w:tbl>
    <w:p w:rsidR="00B43A46" w:rsidRDefault="00B43A46" w:rsidP="00F222B6">
      <w:pPr>
        <w:rPr>
          <w:rFonts w:cs="Sultan bold"/>
          <w:rtl/>
        </w:rPr>
      </w:pPr>
    </w:p>
    <w:p w:rsidR="00B43A46" w:rsidRPr="00233302" w:rsidRDefault="00B43A46" w:rsidP="00F222B6">
      <w:pPr>
        <w:pStyle w:val="ListParagraph"/>
        <w:numPr>
          <w:ilvl w:val="0"/>
          <w:numId w:val="2"/>
        </w:numPr>
        <w:rPr>
          <w:rFonts w:cs="Sultan bold"/>
        </w:rPr>
      </w:pPr>
      <w:r w:rsidRPr="00233302">
        <w:rPr>
          <w:rFonts w:cs="Sultan bold" w:hint="cs"/>
          <w:rtl/>
        </w:rPr>
        <w:t>بيانات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الإجازات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والتكليف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والإعارة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و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الإبتعاث</w:t>
      </w:r>
      <w:r w:rsidRPr="00233302">
        <w:rPr>
          <w:rFonts w:cs="Sultan bold"/>
          <w:rtl/>
        </w:rPr>
        <w:t xml:space="preserve">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9"/>
        <w:gridCol w:w="719"/>
        <w:gridCol w:w="719"/>
        <w:gridCol w:w="719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B43A46" w:rsidRPr="002F1164">
        <w:tc>
          <w:tcPr>
            <w:tcW w:w="718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</w:p>
        </w:tc>
        <w:tc>
          <w:tcPr>
            <w:tcW w:w="1436" w:type="dxa"/>
            <w:gridSpan w:val="2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المرضي</w:t>
            </w:r>
          </w:p>
        </w:tc>
        <w:tc>
          <w:tcPr>
            <w:tcW w:w="1436" w:type="dxa"/>
            <w:gridSpan w:val="2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الاضطراري</w:t>
            </w:r>
          </w:p>
        </w:tc>
        <w:tc>
          <w:tcPr>
            <w:tcW w:w="1437" w:type="dxa"/>
            <w:gridSpan w:val="2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الاستثنائي</w:t>
            </w:r>
          </w:p>
        </w:tc>
        <w:tc>
          <w:tcPr>
            <w:tcW w:w="1438" w:type="dxa"/>
            <w:gridSpan w:val="2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السنوي</w:t>
            </w:r>
          </w:p>
        </w:tc>
        <w:tc>
          <w:tcPr>
            <w:tcW w:w="1439" w:type="dxa"/>
            <w:gridSpan w:val="2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الوضع</w:t>
            </w:r>
          </w:p>
        </w:tc>
        <w:tc>
          <w:tcPr>
            <w:tcW w:w="1440" w:type="dxa"/>
            <w:gridSpan w:val="2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الأمومة</w:t>
            </w:r>
          </w:p>
        </w:tc>
        <w:tc>
          <w:tcPr>
            <w:tcW w:w="1440" w:type="dxa"/>
            <w:gridSpan w:val="2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الدراسة</w:t>
            </w:r>
            <w:r w:rsidRPr="002F1164">
              <w:rPr>
                <w:rFonts w:cs="Sultan bold"/>
                <w:rtl/>
              </w:rPr>
              <w:t xml:space="preserve">  </w:t>
            </w:r>
            <w:r w:rsidRPr="002F1164">
              <w:rPr>
                <w:rFonts w:cs="Sultan bold" w:hint="cs"/>
                <w:rtl/>
              </w:rPr>
              <w:t>و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الإبتعاث</w:t>
            </w:r>
          </w:p>
        </w:tc>
        <w:tc>
          <w:tcPr>
            <w:tcW w:w="2160" w:type="dxa"/>
            <w:gridSpan w:val="3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التكليف</w:t>
            </w:r>
          </w:p>
        </w:tc>
        <w:tc>
          <w:tcPr>
            <w:tcW w:w="2160" w:type="dxa"/>
            <w:gridSpan w:val="3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الإعــــــارة</w:t>
            </w:r>
          </w:p>
        </w:tc>
      </w:tr>
      <w:tr w:rsidR="00B43A46" w:rsidRPr="002F1164">
        <w:tc>
          <w:tcPr>
            <w:tcW w:w="718" w:type="dxa"/>
            <w:vMerge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اليوم</w:t>
            </w:r>
          </w:p>
        </w:tc>
        <w:tc>
          <w:tcPr>
            <w:tcW w:w="7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التاريخ</w:t>
            </w:r>
          </w:p>
        </w:tc>
        <w:tc>
          <w:tcPr>
            <w:tcW w:w="7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اليوم</w:t>
            </w:r>
          </w:p>
        </w:tc>
        <w:tc>
          <w:tcPr>
            <w:tcW w:w="7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التاريخ</w:t>
            </w:r>
          </w:p>
        </w:tc>
        <w:tc>
          <w:tcPr>
            <w:tcW w:w="7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  <w:rtl/>
              </w:rPr>
            </w:pPr>
            <w:r w:rsidRPr="002F1164">
              <w:rPr>
                <w:rFonts w:cs="Sultan bold" w:hint="cs"/>
                <w:rtl/>
              </w:rPr>
              <w:t>من</w:t>
            </w:r>
          </w:p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19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إلى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19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  <w:rtl/>
              </w:rPr>
            </w:pPr>
            <w:r w:rsidRPr="002F1164">
              <w:rPr>
                <w:rFonts w:cs="Sultan bold" w:hint="cs"/>
                <w:rtl/>
              </w:rPr>
              <w:t>من</w:t>
            </w:r>
          </w:p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19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إلى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19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  <w:rtl/>
              </w:rPr>
            </w:pPr>
            <w:r w:rsidRPr="002F1164">
              <w:rPr>
                <w:rFonts w:cs="Sultan bold" w:hint="cs"/>
                <w:rtl/>
              </w:rPr>
              <w:t>من</w:t>
            </w:r>
          </w:p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إلى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  <w:rtl/>
              </w:rPr>
            </w:pPr>
            <w:r w:rsidRPr="002F1164">
              <w:rPr>
                <w:rFonts w:cs="Sultan bold" w:hint="cs"/>
                <w:rtl/>
              </w:rPr>
              <w:t>من</w:t>
            </w:r>
          </w:p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إلى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  <w:rtl/>
              </w:rPr>
            </w:pPr>
            <w:r w:rsidRPr="002F1164">
              <w:rPr>
                <w:rFonts w:cs="Sultan bold" w:hint="cs"/>
                <w:rtl/>
              </w:rPr>
              <w:t>من</w:t>
            </w:r>
          </w:p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إلى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  <w:rtl/>
              </w:rPr>
            </w:pPr>
            <w:r w:rsidRPr="002F1164">
              <w:rPr>
                <w:rFonts w:cs="Sultan bold" w:hint="cs"/>
                <w:rtl/>
              </w:rPr>
              <w:t>من</w:t>
            </w:r>
          </w:p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إلى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الجهة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  <w:rtl/>
              </w:rPr>
            </w:pPr>
            <w:r w:rsidRPr="002F1164">
              <w:rPr>
                <w:rFonts w:cs="Sultan bold" w:hint="cs"/>
                <w:rtl/>
              </w:rPr>
              <w:t>من</w:t>
            </w:r>
          </w:p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إلى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تاريخ</w:t>
            </w:r>
          </w:p>
        </w:tc>
        <w:tc>
          <w:tcPr>
            <w:tcW w:w="72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الجهة</w:t>
            </w: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3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4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5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6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7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8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9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10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11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12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13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14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15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16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17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18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19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20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21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23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24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25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26</w:t>
            </w: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19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72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</w:tbl>
    <w:p w:rsidR="00B43A46" w:rsidRPr="00233302" w:rsidRDefault="00B43A46" w:rsidP="00F222B6">
      <w:pPr>
        <w:pStyle w:val="ListParagraph"/>
        <w:rPr>
          <w:rFonts w:cs="Sultan bold"/>
        </w:rPr>
      </w:pPr>
    </w:p>
    <w:p w:rsidR="00B43A46" w:rsidRPr="00233302" w:rsidRDefault="00B43A46" w:rsidP="00F222B6">
      <w:pPr>
        <w:pStyle w:val="ListParagraph"/>
        <w:numPr>
          <w:ilvl w:val="0"/>
          <w:numId w:val="2"/>
        </w:numPr>
        <w:rPr>
          <w:rFonts w:cs="Sultan bold"/>
        </w:rPr>
      </w:pPr>
      <w:r w:rsidRPr="00233302">
        <w:rPr>
          <w:rFonts w:cs="Sultan bold" w:hint="cs"/>
          <w:rtl/>
        </w:rPr>
        <w:t>ملخص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أيام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الإجازات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والتكليف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والإعارة</w:t>
      </w:r>
      <w:r w:rsidRPr="00233302">
        <w:rPr>
          <w:rFonts w:cs="Sultan bold"/>
          <w:rtl/>
        </w:rPr>
        <w:t xml:space="preserve">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80"/>
        <w:gridCol w:w="851"/>
        <w:gridCol w:w="964"/>
        <w:gridCol w:w="964"/>
        <w:gridCol w:w="851"/>
        <w:gridCol w:w="851"/>
        <w:gridCol w:w="851"/>
        <w:gridCol w:w="851"/>
        <w:gridCol w:w="2835"/>
        <w:gridCol w:w="1247"/>
        <w:gridCol w:w="1247"/>
        <w:gridCol w:w="1134"/>
        <w:gridCol w:w="1304"/>
      </w:tblGrid>
      <w:tr w:rsidR="00B43A46" w:rsidRPr="002F1164">
        <w:tc>
          <w:tcPr>
            <w:tcW w:w="1180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القيم</w:t>
            </w:r>
          </w:p>
        </w:tc>
        <w:tc>
          <w:tcPr>
            <w:tcW w:w="851" w:type="dxa"/>
            <w:gridSpan w:val="7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الإجـــــــــــــــــــــــــــــــــــــــــــــــــــــــــــازات</w:t>
            </w:r>
          </w:p>
        </w:tc>
        <w:tc>
          <w:tcPr>
            <w:tcW w:w="2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الدراسة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أو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الإبتعاث</w:t>
            </w:r>
          </w:p>
        </w:tc>
        <w:tc>
          <w:tcPr>
            <w:tcW w:w="1134" w:type="dxa"/>
            <w:gridSpan w:val="3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الإعارة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والتكليف</w:t>
            </w:r>
          </w:p>
        </w:tc>
        <w:tc>
          <w:tcPr>
            <w:tcW w:w="130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المجوع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الكلي</w:t>
            </w:r>
          </w:p>
        </w:tc>
      </w:tr>
      <w:tr w:rsidR="00B43A46" w:rsidRPr="002F1164">
        <w:tc>
          <w:tcPr>
            <w:tcW w:w="1180" w:type="dxa"/>
            <w:vMerge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المرضي</w:t>
            </w:r>
          </w:p>
        </w:tc>
        <w:tc>
          <w:tcPr>
            <w:tcW w:w="96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الاضطراري</w:t>
            </w:r>
          </w:p>
        </w:tc>
        <w:tc>
          <w:tcPr>
            <w:tcW w:w="96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الاستثنائي</w:t>
            </w: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السنوي</w:t>
            </w: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الوضع</w:t>
            </w: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الأمومة</w:t>
            </w: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المجموع</w:t>
            </w:r>
          </w:p>
        </w:tc>
        <w:tc>
          <w:tcPr>
            <w:tcW w:w="2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التكليف</w:t>
            </w:r>
          </w:p>
        </w:tc>
        <w:tc>
          <w:tcPr>
            <w:tcW w:w="124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الإعارة</w:t>
            </w: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المجموع</w:t>
            </w:r>
          </w:p>
        </w:tc>
        <w:tc>
          <w:tcPr>
            <w:tcW w:w="130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8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العدد</w:t>
            </w: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6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6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30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8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النسبة</w:t>
            </w: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6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6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30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</w:tbl>
    <w:p w:rsidR="00B43A46" w:rsidRPr="00233302" w:rsidRDefault="00B43A46" w:rsidP="00F222B6">
      <w:pPr>
        <w:pStyle w:val="ListParagraph"/>
        <w:numPr>
          <w:ilvl w:val="0"/>
          <w:numId w:val="2"/>
        </w:numPr>
        <w:rPr>
          <w:rFonts w:cs="Sultan bold"/>
        </w:rPr>
      </w:pPr>
      <w:r w:rsidRPr="00233302">
        <w:rPr>
          <w:rFonts w:cs="Sultan bold" w:hint="cs"/>
          <w:rtl/>
        </w:rPr>
        <w:t>بيانات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إذن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التأخير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،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والاستئذان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،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ودقائق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التأخير</w:t>
      </w:r>
      <w:r w:rsidRPr="00233302">
        <w:rPr>
          <w:rFonts w:cs="Sultan bold"/>
          <w:rtl/>
        </w:rPr>
        <w:t xml:space="preserve">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7"/>
        <w:gridCol w:w="992"/>
        <w:gridCol w:w="1134"/>
        <w:gridCol w:w="1134"/>
        <w:gridCol w:w="1237"/>
        <w:gridCol w:w="748"/>
        <w:gridCol w:w="992"/>
        <w:gridCol w:w="1134"/>
        <w:gridCol w:w="1154"/>
        <w:gridCol w:w="831"/>
        <w:gridCol w:w="992"/>
        <w:gridCol w:w="1198"/>
        <w:gridCol w:w="928"/>
        <w:gridCol w:w="992"/>
        <w:gridCol w:w="1101"/>
      </w:tblGrid>
      <w:tr w:rsidR="00B43A46" w:rsidRPr="002F1164">
        <w:tc>
          <w:tcPr>
            <w:tcW w:w="537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</w:p>
        </w:tc>
        <w:tc>
          <w:tcPr>
            <w:tcW w:w="4497" w:type="dxa"/>
            <w:gridSpan w:val="4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إذن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الــــــــــــتــــــــأخـــــيــــر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4028" w:type="dxa"/>
            <w:gridSpan w:val="4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إذن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الخــــــــــــــــــروج</w:t>
            </w:r>
          </w:p>
        </w:tc>
        <w:tc>
          <w:tcPr>
            <w:tcW w:w="3021" w:type="dxa"/>
            <w:gridSpan w:val="3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دقـــــائـــق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الـــتــأخـــيـــر</w:t>
            </w:r>
          </w:p>
        </w:tc>
        <w:tc>
          <w:tcPr>
            <w:tcW w:w="3021" w:type="dxa"/>
            <w:gridSpan w:val="3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دقـــائـــق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خــروج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بــدون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إذن</w:t>
            </w:r>
          </w:p>
        </w:tc>
      </w:tr>
      <w:tr w:rsidR="00B43A46" w:rsidRPr="002F1164">
        <w:tc>
          <w:tcPr>
            <w:tcW w:w="537" w:type="dxa"/>
            <w:vMerge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اليوم</w:t>
            </w: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التاريخ</w:t>
            </w: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دقائق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التأخير</w:t>
            </w: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توضيحات</w:t>
            </w: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اليوم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التاريخ</w:t>
            </w: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دقائق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الخروج</w:t>
            </w: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توضيحات</w:t>
            </w: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اليوم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التاريخ</w:t>
            </w: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الدقائق</w:t>
            </w: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اليوم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التاريخ</w:t>
            </w: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الدقائق</w:t>
            </w: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4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5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6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7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8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9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10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11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12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13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14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15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16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17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18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19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20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21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23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24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25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26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53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27</w:t>
            </w: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74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5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3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9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2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992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</w:tbl>
    <w:p w:rsidR="00B43A46" w:rsidRDefault="00B43A46" w:rsidP="001F58D5">
      <w:pPr>
        <w:pStyle w:val="ListParagraph"/>
        <w:spacing w:line="120" w:lineRule="exact"/>
        <w:ind w:left="357"/>
        <w:rPr>
          <w:rFonts w:cs="Sultan bold"/>
        </w:rPr>
      </w:pPr>
    </w:p>
    <w:p w:rsidR="00B43A46" w:rsidRPr="00233302" w:rsidRDefault="00B43A46" w:rsidP="00F222B6">
      <w:pPr>
        <w:pStyle w:val="ListParagraph"/>
        <w:numPr>
          <w:ilvl w:val="0"/>
          <w:numId w:val="2"/>
        </w:numPr>
        <w:rPr>
          <w:rFonts w:cs="Sultan bold"/>
          <w:rtl/>
        </w:rPr>
      </w:pPr>
      <w:r w:rsidRPr="00233302">
        <w:rPr>
          <w:rFonts w:cs="Sultan bold" w:hint="cs"/>
          <w:rtl/>
        </w:rPr>
        <w:t>ملخص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دقائق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التأخير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والخروج</w:t>
      </w:r>
      <w:r w:rsidRPr="00233302">
        <w:rPr>
          <w:rFonts w:cs="Sultan bold"/>
          <w:rtl/>
        </w:rPr>
        <w:t xml:space="preserve"> </w:t>
      </w:r>
      <w:r w:rsidRPr="00233302">
        <w:rPr>
          <w:rFonts w:cs="Sultan bold" w:hint="cs"/>
          <w:rtl/>
        </w:rPr>
        <w:t>المبكر</w:t>
      </w:r>
      <w:r w:rsidRPr="00233302">
        <w:rPr>
          <w:rFonts w:cs="Sultan bold"/>
          <w:rtl/>
        </w:rPr>
        <w:t xml:space="preserve">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52"/>
        <w:gridCol w:w="2032"/>
        <w:gridCol w:w="2637"/>
        <w:gridCol w:w="2637"/>
        <w:gridCol w:w="2638"/>
        <w:gridCol w:w="2638"/>
      </w:tblGrid>
      <w:tr w:rsidR="00B43A46" w:rsidRPr="002F1164">
        <w:tc>
          <w:tcPr>
            <w:tcW w:w="2552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القيم</w:t>
            </w:r>
          </w:p>
        </w:tc>
        <w:tc>
          <w:tcPr>
            <w:tcW w:w="2032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دقائق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التأخير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بإذن</w:t>
            </w: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دقائق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الخروج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بإذن</w:t>
            </w: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دقائق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التأخير</w:t>
            </w: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دقائق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الخروج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المجموع</w:t>
            </w:r>
          </w:p>
        </w:tc>
      </w:tr>
      <w:tr w:rsidR="00B43A46" w:rsidRPr="002F1164">
        <w:tc>
          <w:tcPr>
            <w:tcW w:w="2552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الدقائق</w:t>
            </w:r>
          </w:p>
        </w:tc>
        <w:tc>
          <w:tcPr>
            <w:tcW w:w="2032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2552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تحويل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الدقائق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إلى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أيام</w:t>
            </w:r>
          </w:p>
        </w:tc>
        <w:tc>
          <w:tcPr>
            <w:tcW w:w="2032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2552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نسبة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الأيام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إلى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إجمالي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أيام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الفعلية</w:t>
            </w:r>
          </w:p>
        </w:tc>
        <w:tc>
          <w:tcPr>
            <w:tcW w:w="2032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spacing w:after="0" w:line="240" w:lineRule="auto"/>
              <w:jc w:val="center"/>
              <w:rPr>
                <w:rFonts w:cs="Sultan bold"/>
              </w:rPr>
            </w:pPr>
          </w:p>
        </w:tc>
      </w:tr>
    </w:tbl>
    <w:p w:rsidR="00B43A46" w:rsidRDefault="00B43A46" w:rsidP="0096667A">
      <w:pPr>
        <w:pStyle w:val="ListParagraph"/>
        <w:numPr>
          <w:ilvl w:val="0"/>
          <w:numId w:val="2"/>
        </w:numPr>
        <w:rPr>
          <w:rFonts w:cs="Sultan bold"/>
        </w:rPr>
      </w:pPr>
      <w:r>
        <w:rPr>
          <w:rFonts w:cs="Sultan bold" w:hint="cs"/>
          <w:rtl/>
        </w:rPr>
        <w:t>بيانات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حصص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التدريس</w:t>
      </w:r>
      <w:r>
        <w:rPr>
          <w:rFonts w:cs="Sultan bold"/>
          <w:rtl/>
        </w:rPr>
        <w:t xml:space="preserve">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247"/>
        <w:gridCol w:w="851"/>
        <w:gridCol w:w="1134"/>
        <w:gridCol w:w="1134"/>
        <w:gridCol w:w="2268"/>
        <w:gridCol w:w="1134"/>
        <w:gridCol w:w="2268"/>
        <w:gridCol w:w="1247"/>
        <w:gridCol w:w="1247"/>
        <w:gridCol w:w="1247"/>
      </w:tblGrid>
      <w:tr w:rsidR="00B43A46" w:rsidRPr="002F1164">
        <w:tc>
          <w:tcPr>
            <w:tcW w:w="1134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اليوم</w:t>
            </w:r>
          </w:p>
        </w:tc>
        <w:tc>
          <w:tcPr>
            <w:tcW w:w="1247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التاريخ</w:t>
            </w:r>
          </w:p>
        </w:tc>
        <w:tc>
          <w:tcPr>
            <w:tcW w:w="851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الحصة</w:t>
            </w:r>
          </w:p>
        </w:tc>
        <w:tc>
          <w:tcPr>
            <w:tcW w:w="1134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الطلاب</w:t>
            </w:r>
          </w:p>
        </w:tc>
        <w:tc>
          <w:tcPr>
            <w:tcW w:w="1134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نفذ</w:t>
            </w:r>
            <w:r w:rsidRPr="002F1164">
              <w:rPr>
                <w:rFonts w:cs="Sultan bold"/>
                <w:rtl/>
              </w:rPr>
              <w:t>/</w:t>
            </w:r>
            <w:r w:rsidRPr="002F1164">
              <w:rPr>
                <w:rFonts w:cs="Sultan bold" w:hint="cs"/>
                <w:rtl/>
              </w:rPr>
              <w:t>لم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ينفذ</w:t>
            </w:r>
          </w:p>
        </w:tc>
        <w:tc>
          <w:tcPr>
            <w:tcW w:w="2268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أسبب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عدم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التنفيذ</w:t>
            </w:r>
          </w:p>
        </w:tc>
        <w:tc>
          <w:tcPr>
            <w:tcW w:w="1134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فعل</w:t>
            </w:r>
            <w:r w:rsidRPr="002F1164">
              <w:rPr>
                <w:rFonts w:cs="Sultan bold"/>
                <w:rtl/>
              </w:rPr>
              <w:t>/</w:t>
            </w:r>
            <w:r w:rsidRPr="002F1164">
              <w:rPr>
                <w:rFonts w:cs="Sultan bold" w:hint="cs"/>
                <w:rtl/>
              </w:rPr>
              <w:t>لم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يفعل</w:t>
            </w:r>
          </w:p>
        </w:tc>
        <w:tc>
          <w:tcPr>
            <w:tcW w:w="2268" w:type="dxa"/>
            <w:vMerge w:val="restart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أساب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عدم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التفعيل</w:t>
            </w:r>
          </w:p>
        </w:tc>
        <w:tc>
          <w:tcPr>
            <w:tcW w:w="3741" w:type="dxa"/>
            <w:gridSpan w:val="3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فعاليات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الحصة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</w:tr>
      <w:tr w:rsidR="00B43A46" w:rsidRPr="002F1164">
        <w:tc>
          <w:tcPr>
            <w:tcW w:w="1134" w:type="dxa"/>
            <w:vMerge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  <w:vMerge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  <w:vMerge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Merge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Merge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Merge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Merge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Merge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نوع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الفعالية</w:t>
            </w: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الفئة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المستفيدة</w:t>
            </w: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أثر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الفعالية</w:t>
            </w: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851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24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</w:tbl>
    <w:p w:rsidR="00B43A46" w:rsidRDefault="00B43A46" w:rsidP="0096667A">
      <w:pPr>
        <w:pStyle w:val="ListParagraph"/>
        <w:numPr>
          <w:ilvl w:val="0"/>
          <w:numId w:val="2"/>
        </w:numPr>
        <w:rPr>
          <w:rFonts w:cs="Sultan bold"/>
        </w:rPr>
      </w:pPr>
      <w:r>
        <w:rPr>
          <w:rFonts w:cs="Sultan bold" w:hint="cs"/>
          <w:rtl/>
        </w:rPr>
        <w:t>ملخص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حصص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التدريس</w:t>
      </w:r>
      <w:r>
        <w:rPr>
          <w:rFonts w:cs="Sultan bold"/>
          <w:rtl/>
        </w:rPr>
        <w:t xml:space="preserve">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37"/>
        <w:gridCol w:w="2637"/>
        <w:gridCol w:w="2637"/>
        <w:gridCol w:w="2637"/>
        <w:gridCol w:w="2638"/>
        <w:gridCol w:w="2638"/>
      </w:tblGrid>
      <w:tr w:rsidR="00B43A46" w:rsidRPr="002F1164"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القيم</w:t>
            </w: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إجمالي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الحصص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إجمالي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المنفذ</w:t>
            </w: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إجمالي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ينفذ</w:t>
            </w: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إجمال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فعل</w:t>
            </w: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إجمالي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يُفعل</w:t>
            </w:r>
          </w:p>
        </w:tc>
      </w:tr>
      <w:tr w:rsidR="00B43A46" w:rsidRPr="002F1164"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العدد</w:t>
            </w: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النسبة</w:t>
            </w: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63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63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</w:tbl>
    <w:p w:rsidR="00B43A46" w:rsidRPr="0096667A" w:rsidRDefault="00B43A46" w:rsidP="00F222B6">
      <w:pPr>
        <w:rPr>
          <w:rFonts w:cs="Sultan bold"/>
          <w:rtl/>
        </w:rPr>
      </w:pPr>
    </w:p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Default="00B43A46" w:rsidP="0096667A">
      <w:pPr>
        <w:pStyle w:val="ListParagraph"/>
        <w:numPr>
          <w:ilvl w:val="0"/>
          <w:numId w:val="2"/>
        </w:numPr>
        <w:rPr>
          <w:rFonts w:cs="Sultan bold"/>
        </w:rPr>
      </w:pPr>
      <w:r>
        <w:rPr>
          <w:rFonts w:cs="Sultan bold" w:hint="cs"/>
          <w:rtl/>
        </w:rPr>
        <w:t>بيانات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الإصدارات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الورقية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للوكيل</w:t>
      </w:r>
      <w:r>
        <w:rPr>
          <w:rFonts w:cs="Sultan bold"/>
          <w:rtl/>
        </w:rPr>
        <w:t xml:space="preserve"> 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35"/>
        <w:gridCol w:w="1701"/>
        <w:gridCol w:w="1660"/>
        <w:gridCol w:w="2570"/>
        <w:gridCol w:w="2571"/>
        <w:gridCol w:w="2268"/>
        <w:gridCol w:w="1660"/>
        <w:gridCol w:w="1660"/>
      </w:tblGrid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عدد</w:t>
            </w: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نوع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الإصدار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الصفحات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العنوان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تصنيف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الإصدار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الفئة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المستهدفة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الإصدار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المستفيدين</w:t>
            </w: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تقييم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مستوى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الإصدار</w:t>
            </w: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</w:tbl>
    <w:p w:rsidR="00B43A46" w:rsidRDefault="00B43A46" w:rsidP="00F222B6">
      <w:pPr>
        <w:pStyle w:val="ListParagraph"/>
        <w:rPr>
          <w:rFonts w:cs="Sultan bold"/>
        </w:rPr>
      </w:pPr>
    </w:p>
    <w:p w:rsidR="00B43A46" w:rsidRDefault="00B43A46" w:rsidP="00F222B6">
      <w:pPr>
        <w:pStyle w:val="ListParagraph"/>
        <w:numPr>
          <w:ilvl w:val="0"/>
          <w:numId w:val="2"/>
        </w:numPr>
        <w:rPr>
          <w:rFonts w:cs="Sultan bold"/>
        </w:rPr>
      </w:pPr>
      <w:r>
        <w:rPr>
          <w:rFonts w:cs="Sultan bold" w:hint="cs"/>
          <w:rtl/>
        </w:rPr>
        <w:t>بيانات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الإصدارات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الرقمية</w:t>
      </w:r>
      <w:r>
        <w:rPr>
          <w:rFonts w:cs="Sultan bold"/>
          <w:rtl/>
        </w:rPr>
        <w:t xml:space="preserve">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35"/>
        <w:gridCol w:w="1701"/>
        <w:gridCol w:w="1660"/>
        <w:gridCol w:w="2570"/>
        <w:gridCol w:w="2571"/>
        <w:gridCol w:w="2268"/>
        <w:gridCol w:w="1660"/>
        <w:gridCol w:w="1660"/>
      </w:tblGrid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نوع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الإصدار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منشور</w:t>
            </w:r>
            <w:r w:rsidRPr="002F1164">
              <w:rPr>
                <w:rFonts w:cs="Sultan bold"/>
                <w:rtl/>
              </w:rPr>
              <w:t xml:space="preserve"> / </w:t>
            </w:r>
            <w:r w:rsidRPr="002F1164">
              <w:rPr>
                <w:rFonts w:cs="Sultan bold" w:hint="cs"/>
                <w:rtl/>
              </w:rPr>
              <w:t>غير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منشور</w:t>
            </w: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العنوان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تصنيف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الإصدار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الفئة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المستهدفة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الإصدار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المستفيدين</w:t>
            </w: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تقييم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مستوى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الإصدار</w:t>
            </w: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3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70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0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571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26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660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</w:tbl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Default="00B43A46" w:rsidP="00F222B6">
      <w:pPr>
        <w:pStyle w:val="ListParagraph"/>
        <w:numPr>
          <w:ilvl w:val="0"/>
          <w:numId w:val="2"/>
        </w:numPr>
        <w:rPr>
          <w:rFonts w:cs="Sultan bold"/>
        </w:rPr>
      </w:pPr>
      <w:r>
        <w:rPr>
          <w:rFonts w:cs="Sultan bold" w:hint="cs"/>
          <w:rtl/>
        </w:rPr>
        <w:t>أنشطة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وفعاليات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صفية</w:t>
      </w:r>
      <w:r>
        <w:rPr>
          <w:rFonts w:cs="Sultan bold"/>
          <w:rtl/>
        </w:rPr>
        <w:t xml:space="preserve"> ( </w:t>
      </w:r>
      <w:r>
        <w:rPr>
          <w:rFonts w:cs="Sultan bold" w:hint="cs"/>
          <w:rtl/>
        </w:rPr>
        <w:t>حصة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دراسية</w:t>
      </w:r>
      <w:r>
        <w:rPr>
          <w:rFonts w:cs="Sultan bold"/>
          <w:rtl/>
        </w:rPr>
        <w:t xml:space="preserve"> ) ’ </w:t>
      </w:r>
      <w:r>
        <w:rPr>
          <w:rFonts w:cs="Sultan bold" w:hint="cs"/>
          <w:rtl/>
        </w:rPr>
        <w:t>بيانات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حصة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الدرس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رقم</w:t>
      </w:r>
      <w:r>
        <w:rPr>
          <w:rFonts w:cs="Sultan bold"/>
          <w:rtl/>
        </w:rPr>
        <w:t xml:space="preserve"> (                                                                    )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18"/>
        <w:gridCol w:w="1418"/>
        <w:gridCol w:w="1134"/>
        <w:gridCol w:w="1418"/>
        <w:gridCol w:w="1418"/>
        <w:gridCol w:w="1418"/>
        <w:gridCol w:w="1418"/>
        <w:gridCol w:w="1418"/>
        <w:gridCol w:w="1418"/>
        <w:gridCol w:w="2495"/>
      </w:tblGrid>
      <w:tr w:rsidR="00B43A46" w:rsidRPr="002F1164"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اليوم</w:t>
            </w: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التاريخ</w:t>
            </w: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الحصة</w:t>
            </w: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المادة</w:t>
            </w: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فرع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المادة</w:t>
            </w: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الصف</w:t>
            </w: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الفصل</w:t>
            </w: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الشعبة</w:t>
            </w: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عدد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الطلاب</w:t>
            </w:r>
          </w:p>
        </w:tc>
        <w:tc>
          <w:tcPr>
            <w:tcW w:w="249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الموضوع</w:t>
            </w:r>
          </w:p>
        </w:tc>
      </w:tr>
      <w:tr w:rsidR="00B43A46" w:rsidRPr="002F1164"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49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49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49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49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49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49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49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49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134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1418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2495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</w:tbl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Default="00B43A46" w:rsidP="00F222B6">
      <w:pPr>
        <w:pStyle w:val="ListParagraph"/>
        <w:rPr>
          <w:rFonts w:cs="Sultan bold"/>
          <w:rtl/>
        </w:rPr>
      </w:pPr>
      <w:r>
        <w:rPr>
          <w:rFonts w:cs="Sultan bold" w:hint="cs"/>
          <w:rtl/>
        </w:rPr>
        <w:t>ثانياً</w:t>
      </w:r>
      <w:r>
        <w:rPr>
          <w:rFonts w:cs="Sultan bold"/>
          <w:rtl/>
        </w:rPr>
        <w:t xml:space="preserve"> : </w:t>
      </w:r>
      <w:r>
        <w:rPr>
          <w:rFonts w:cs="Sultan bold" w:hint="cs"/>
          <w:rtl/>
        </w:rPr>
        <w:t>عناصر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التقويم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الوظيفي</w:t>
      </w:r>
      <w:r>
        <w:rPr>
          <w:rFonts w:cs="Sultan bold"/>
          <w:rtl/>
        </w:rPr>
        <w:t xml:space="preserve"> :</w:t>
      </w:r>
    </w:p>
    <w:p w:rsidR="00B43A46" w:rsidRDefault="00B43A46" w:rsidP="00F222B6">
      <w:pPr>
        <w:pStyle w:val="ListParagraph"/>
        <w:rPr>
          <w:rFonts w:cs="Sultan bold"/>
          <w:rtl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13"/>
        <w:gridCol w:w="567"/>
        <w:gridCol w:w="5812"/>
        <w:gridCol w:w="2268"/>
        <w:gridCol w:w="4566"/>
      </w:tblGrid>
      <w:tr w:rsidR="00B43A46" w:rsidRPr="002F1164">
        <w:tc>
          <w:tcPr>
            <w:tcW w:w="1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المجال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</w:t>
            </w:r>
          </w:p>
        </w:tc>
        <w:tc>
          <w:tcPr>
            <w:tcW w:w="581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العنصر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درجة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العنصر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المستحقة</w:t>
            </w:r>
            <w:r w:rsidRPr="002F1164">
              <w:rPr>
                <w:rFonts w:cs="Sultan bold"/>
                <w:rtl/>
              </w:rPr>
              <w:t xml:space="preserve"> ( 0 -  10)</w:t>
            </w: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الشواهد</w:t>
            </w: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التخطيط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</w:t>
            </w:r>
          </w:p>
        </w:tc>
        <w:tc>
          <w:tcPr>
            <w:tcW w:w="5812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لديه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رؤية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واضحة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دعم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كفاءة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العمليات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التربوية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والتعليمية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أعد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خطة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لتحقق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هذه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الرؤية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3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استكمل</w:t>
            </w:r>
            <w:r w:rsidRPr="002F1164">
              <w:rPr>
                <w:rFonts w:cs="Sultan bold"/>
                <w:rtl/>
              </w:rPr>
              <w:t xml:space="preserve">  </w:t>
            </w:r>
            <w:r w:rsidRPr="002F1164">
              <w:rPr>
                <w:rFonts w:cs="Sultan bold" w:hint="cs"/>
                <w:rtl/>
              </w:rPr>
              <w:t>تشكيل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اللجان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وفرق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الدليل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التنظيمي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للمدرسة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4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استكمل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تنفيذ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العمليات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ولإجراءات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الأدلة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التنظيمية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والإجرائية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للمدرسة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5</w:t>
            </w:r>
          </w:p>
        </w:tc>
        <w:tc>
          <w:tcPr>
            <w:tcW w:w="5812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يشرف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أعمال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اللجان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وفرق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المشكلة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التنفيذ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والمتابعة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6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توفير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الاحتياجات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الكتب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والأثاث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والتجهيزات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والمستلزمات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المدرسية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7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بشكل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يومي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مرافق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ونظافتها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وما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يحتاج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منها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إلى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صيانة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8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توفير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جميع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المستلزمات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للمعامل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والمختبرات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ومصادر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التعلم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9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مستودعات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10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مقصف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11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حصر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حوسبة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جميع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معلومات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وبيانات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12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الأصناف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يتقرر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صيانتها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أو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بيعها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أو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إتلافها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13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جميع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شؤون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العاملين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14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أعمال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المتعاقدين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الفنيين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أو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المتعهدين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لإجراء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النظافة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أو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الصيانة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الدورية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15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أعمال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النقل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16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تسليم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وتسجيل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جميع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العهد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للموظفين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17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الأرشيف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وحفظ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السجلات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والملفات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الخاصة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بالمدرسة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18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أعمال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المختبرات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والمعامل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19</w:t>
            </w:r>
          </w:p>
        </w:tc>
        <w:tc>
          <w:tcPr>
            <w:tcW w:w="5812" w:type="dxa"/>
            <w:tcBorders>
              <w:top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أعمال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مركز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مصادر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التعلم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20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يساند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مدير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جميع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ما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يوكل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إليه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من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أعمال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19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مجموع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الدرجات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المستحقة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</w:tbl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Default="00B43A46" w:rsidP="00F222B6">
      <w:pPr>
        <w:pStyle w:val="ListParagraph"/>
        <w:rPr>
          <w:rFonts w:cs="Sultan bold"/>
          <w:rtl/>
        </w:rPr>
      </w:pPr>
      <w:r>
        <w:rPr>
          <w:rFonts w:cs="Sultan bold" w:hint="cs"/>
          <w:rtl/>
        </w:rPr>
        <w:t>ثالثاً</w:t>
      </w:r>
      <w:r>
        <w:rPr>
          <w:rFonts w:cs="Sultan bold"/>
          <w:rtl/>
        </w:rPr>
        <w:t xml:space="preserve"> : </w:t>
      </w:r>
      <w:r>
        <w:rPr>
          <w:rFonts w:cs="Sultan bold" w:hint="cs"/>
          <w:rtl/>
        </w:rPr>
        <w:t>الدعم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العاجل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المقترح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المقدم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للمعلم</w:t>
      </w:r>
      <w:r>
        <w:rPr>
          <w:rFonts w:cs="Sultan bold"/>
          <w:rtl/>
        </w:rPr>
        <w:t xml:space="preserve">  :</w:t>
      </w:r>
    </w:p>
    <w:p w:rsidR="00B43A46" w:rsidRDefault="00B43A46" w:rsidP="00F222B6">
      <w:pPr>
        <w:pStyle w:val="ListParagraph"/>
        <w:rPr>
          <w:rFonts w:cs="Sultan bold"/>
          <w:rtl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9"/>
        <w:gridCol w:w="5103"/>
        <w:gridCol w:w="4536"/>
        <w:gridCol w:w="4536"/>
      </w:tblGrid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الرقم</w:t>
            </w:r>
          </w:p>
        </w:tc>
        <w:tc>
          <w:tcPr>
            <w:tcW w:w="5103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الاحتياج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التدريبي</w:t>
            </w:r>
          </w:p>
        </w:tc>
        <w:tc>
          <w:tcPr>
            <w:tcW w:w="4536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الجهة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المنفذة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مسؤول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المتابعة</w:t>
            </w: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3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4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5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6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7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</w:tbl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Default="00B43A46" w:rsidP="00F222B6">
      <w:pPr>
        <w:pStyle w:val="ListParagraph"/>
        <w:rPr>
          <w:rFonts w:cs="Sultan bold"/>
          <w:rtl/>
        </w:rPr>
      </w:pPr>
      <w:r>
        <w:rPr>
          <w:rFonts w:cs="Sultan bold" w:hint="cs"/>
          <w:rtl/>
        </w:rPr>
        <w:t>رابعاً</w:t>
      </w:r>
      <w:r>
        <w:rPr>
          <w:rFonts w:cs="Sultan bold"/>
          <w:rtl/>
        </w:rPr>
        <w:t xml:space="preserve"> : </w:t>
      </w:r>
      <w:r>
        <w:rPr>
          <w:rFonts w:cs="Sultan bold" w:hint="cs"/>
          <w:rtl/>
        </w:rPr>
        <w:t>الاحتياجات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التدريبية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المقترحة</w:t>
      </w:r>
      <w:r>
        <w:rPr>
          <w:rFonts w:cs="Sultan bold"/>
          <w:rtl/>
        </w:rPr>
        <w:t xml:space="preserve"> :</w:t>
      </w:r>
    </w:p>
    <w:p w:rsidR="00B43A46" w:rsidRDefault="00B43A46" w:rsidP="00F222B6">
      <w:pPr>
        <w:pStyle w:val="ListParagraph"/>
        <w:rPr>
          <w:rFonts w:cs="Sultan bold"/>
          <w:rtl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9"/>
        <w:gridCol w:w="5103"/>
        <w:gridCol w:w="4536"/>
        <w:gridCol w:w="4536"/>
      </w:tblGrid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الرقم</w:t>
            </w:r>
          </w:p>
        </w:tc>
        <w:tc>
          <w:tcPr>
            <w:tcW w:w="5103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الاحتياج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التدريبي</w:t>
            </w:r>
          </w:p>
        </w:tc>
        <w:tc>
          <w:tcPr>
            <w:tcW w:w="4536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الجهة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المنفذة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مسؤول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المتابعة</w:t>
            </w: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3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4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5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6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  <w:tr w:rsidR="00B43A46" w:rsidRPr="002F1164">
        <w:tc>
          <w:tcPr>
            <w:tcW w:w="567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7</w:t>
            </w:r>
          </w:p>
        </w:tc>
        <w:tc>
          <w:tcPr>
            <w:tcW w:w="5103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  <w:tc>
          <w:tcPr>
            <w:tcW w:w="4536" w:type="dxa"/>
          </w:tcPr>
          <w:p w:rsidR="00B43A46" w:rsidRPr="002F1164" w:rsidRDefault="00B43A46" w:rsidP="002F1164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</w:p>
        </w:tc>
      </w:tr>
    </w:tbl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Default="00B43A46" w:rsidP="00F222B6">
      <w:pPr>
        <w:pStyle w:val="ListParagraph"/>
        <w:rPr>
          <w:rFonts w:cs="Sultan bold"/>
          <w:rtl/>
        </w:rPr>
      </w:pPr>
    </w:p>
    <w:p w:rsidR="00B43A46" w:rsidRPr="005A2CE6" w:rsidRDefault="00B43A46" w:rsidP="00D34149">
      <w:pPr>
        <w:pStyle w:val="ListParagraph"/>
        <w:numPr>
          <w:ilvl w:val="0"/>
          <w:numId w:val="3"/>
        </w:numPr>
        <w:rPr>
          <w:rFonts w:cs="SKR HEAD2 Outlined"/>
        </w:rPr>
      </w:pPr>
      <w:r>
        <w:rPr>
          <w:rFonts w:cs="Sultan bold" w:hint="cs"/>
          <w:rtl/>
        </w:rPr>
        <w:t>يتم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إطلاع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وكيل</w:t>
      </w:r>
      <w:r>
        <w:rPr>
          <w:rFonts w:cs="Sultan bold"/>
          <w:rtl/>
        </w:rPr>
        <w:t xml:space="preserve"> / </w:t>
      </w:r>
      <w:r>
        <w:rPr>
          <w:rFonts w:cs="Sultan bold" w:hint="cs"/>
          <w:rtl/>
        </w:rPr>
        <w:t>ـة</w:t>
      </w:r>
      <w:r>
        <w:rPr>
          <w:rFonts w:cs="Sultan bold"/>
          <w:rtl/>
        </w:rPr>
        <w:t xml:space="preserve">  </w:t>
      </w:r>
      <w:r>
        <w:rPr>
          <w:rFonts w:cs="Sultan bold" w:hint="cs"/>
          <w:rtl/>
        </w:rPr>
        <w:t>المدرسة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على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هذا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السجل</w:t>
      </w:r>
      <w:r>
        <w:rPr>
          <w:rFonts w:cs="Sultan bold"/>
          <w:rtl/>
        </w:rPr>
        <w:t xml:space="preserve">  , </w:t>
      </w:r>
      <w:r>
        <w:rPr>
          <w:rFonts w:cs="Sultan bold" w:hint="cs"/>
          <w:rtl/>
        </w:rPr>
        <w:t>ويتم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التوافق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على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خطة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دعم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تشاركيه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بشأنه</w:t>
      </w:r>
      <w:r>
        <w:rPr>
          <w:rFonts w:cs="Sultan bold"/>
          <w:rtl/>
        </w:rPr>
        <w:t xml:space="preserve"> .</w:t>
      </w:r>
    </w:p>
    <w:p w:rsidR="00B43A46" w:rsidRDefault="00B43A46" w:rsidP="00F222B6">
      <w:pPr>
        <w:pStyle w:val="ListParagraph"/>
        <w:ind w:left="1080"/>
        <w:rPr>
          <w:rFonts w:cs="Sultan bold"/>
          <w:rtl/>
        </w:rPr>
      </w:pPr>
    </w:p>
    <w:p w:rsidR="00B43A46" w:rsidRDefault="00B43A46" w:rsidP="00D34149">
      <w:pPr>
        <w:pStyle w:val="ListParagraph"/>
        <w:ind w:left="1080"/>
        <w:rPr>
          <w:rFonts w:cs="Sultan bold"/>
          <w:rtl/>
        </w:rPr>
      </w:pPr>
      <w:r>
        <w:rPr>
          <w:rFonts w:cs="Sultan bold" w:hint="cs"/>
          <w:rtl/>
        </w:rPr>
        <w:t>مدير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المدرسة</w:t>
      </w:r>
      <w:r>
        <w:rPr>
          <w:rFonts w:cs="Sultan bold"/>
          <w:rtl/>
        </w:rPr>
        <w:t xml:space="preserve">   :                                                                                                                                                                          </w:t>
      </w:r>
      <w:r>
        <w:rPr>
          <w:rFonts w:cs="Sultan bold" w:hint="cs"/>
          <w:rtl/>
        </w:rPr>
        <w:t>المشرف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التربوي</w:t>
      </w:r>
      <w:r>
        <w:rPr>
          <w:rFonts w:cs="Sultan bold"/>
          <w:rtl/>
        </w:rPr>
        <w:t xml:space="preserve"> :</w:t>
      </w:r>
    </w:p>
    <w:p w:rsidR="00B43A46" w:rsidRPr="005A2CE6" w:rsidRDefault="00B43A46" w:rsidP="001F58D5">
      <w:pPr>
        <w:pStyle w:val="ListParagraph"/>
        <w:ind w:left="1080"/>
        <w:rPr>
          <w:rFonts w:cs="SKR HEAD2 Outlined"/>
          <w:rtl/>
        </w:rPr>
      </w:pPr>
      <w:r>
        <w:rPr>
          <w:rFonts w:cs="Sultan bold" w:hint="cs"/>
          <w:rtl/>
        </w:rPr>
        <w:t>التوقيع</w:t>
      </w:r>
      <w:r>
        <w:rPr>
          <w:rFonts w:cs="Sultan bold"/>
          <w:rtl/>
        </w:rPr>
        <w:t xml:space="preserve"> : </w:t>
      </w:r>
      <w:r>
        <w:rPr>
          <w:rFonts w:cs="SKR HEAD2 Outlined"/>
          <w:rtl/>
        </w:rPr>
        <w:t xml:space="preserve">                                                                                                           </w:t>
      </w:r>
      <w:r>
        <w:rPr>
          <w:rFonts w:cs="Sultan bold" w:hint="cs"/>
          <w:rtl/>
        </w:rPr>
        <w:t>التوقيع</w:t>
      </w:r>
      <w:r>
        <w:rPr>
          <w:rFonts w:cs="Sultan bold"/>
          <w:rtl/>
        </w:rPr>
        <w:t xml:space="preserve"> : </w:t>
      </w:r>
    </w:p>
    <w:p w:rsidR="00B43A46" w:rsidRPr="005A2CE6" w:rsidRDefault="00B43A46" w:rsidP="00F222B6">
      <w:pPr>
        <w:pStyle w:val="ListParagraph"/>
        <w:ind w:left="1080"/>
        <w:rPr>
          <w:rFonts w:cs="SKR HEAD2 Outlined"/>
          <w:rtl/>
        </w:rPr>
      </w:pPr>
    </w:p>
    <w:p w:rsidR="00B43A46" w:rsidRPr="001F58D5" w:rsidRDefault="00B43A46" w:rsidP="001F58D5">
      <w:pPr>
        <w:jc w:val="center"/>
        <w:rPr>
          <w:rFonts w:cs="MCS Jeddah S_U normal."/>
          <w:sz w:val="52"/>
          <w:szCs w:val="52"/>
          <w:rtl/>
        </w:rPr>
      </w:pPr>
      <w:r w:rsidRPr="001F58D5">
        <w:rPr>
          <w:rFonts w:cs="MCS Jeddah S_U normal."/>
          <w:sz w:val="52"/>
          <w:szCs w:val="52"/>
          <w:rtl/>
        </w:rPr>
        <w:t xml:space="preserve">( </w:t>
      </w:r>
      <w:r w:rsidRPr="001F58D5">
        <w:rPr>
          <w:rFonts w:cs="MCS Jeddah S_U normal." w:hint="cs"/>
          <w:sz w:val="52"/>
          <w:szCs w:val="52"/>
          <w:rtl/>
        </w:rPr>
        <w:t>الأداء</w:t>
      </w:r>
      <w:r w:rsidRPr="001F58D5">
        <w:rPr>
          <w:rFonts w:cs="MCS Jeddah S_U normal."/>
          <w:sz w:val="52"/>
          <w:szCs w:val="52"/>
          <w:rtl/>
        </w:rPr>
        <w:t xml:space="preserve"> </w:t>
      </w:r>
      <w:r w:rsidRPr="001F58D5">
        <w:rPr>
          <w:rFonts w:cs="MCS Jeddah S_U normal." w:hint="cs"/>
          <w:sz w:val="52"/>
          <w:szCs w:val="52"/>
          <w:rtl/>
        </w:rPr>
        <w:t>الوظيفي</w:t>
      </w:r>
      <w:r w:rsidRPr="001F58D5">
        <w:rPr>
          <w:rFonts w:cs="MCS Jeddah S_U normal."/>
          <w:sz w:val="52"/>
          <w:szCs w:val="52"/>
          <w:rtl/>
        </w:rPr>
        <w:t xml:space="preserve"> </w:t>
      </w:r>
      <w:r w:rsidRPr="001F58D5">
        <w:rPr>
          <w:rFonts w:cs="MCS Jeddah S_U normal." w:hint="cs"/>
          <w:sz w:val="52"/>
          <w:szCs w:val="52"/>
          <w:rtl/>
        </w:rPr>
        <w:t>لوكيل</w:t>
      </w:r>
      <w:r w:rsidRPr="001F58D5">
        <w:rPr>
          <w:rFonts w:cs="MCS Jeddah S_U normal."/>
          <w:sz w:val="52"/>
          <w:szCs w:val="52"/>
          <w:rtl/>
        </w:rPr>
        <w:t xml:space="preserve"> </w:t>
      </w:r>
      <w:r w:rsidRPr="001F58D5">
        <w:rPr>
          <w:rFonts w:cs="MCS Jeddah S_U normal." w:hint="cs"/>
          <w:sz w:val="52"/>
          <w:szCs w:val="52"/>
          <w:rtl/>
        </w:rPr>
        <w:t>الشؤون</w:t>
      </w:r>
      <w:r w:rsidRPr="001F58D5">
        <w:rPr>
          <w:rFonts w:cs="MCS Jeddah S_U normal."/>
          <w:sz w:val="52"/>
          <w:szCs w:val="52"/>
          <w:rtl/>
        </w:rPr>
        <w:t xml:space="preserve"> </w:t>
      </w:r>
      <w:r w:rsidRPr="001F58D5">
        <w:rPr>
          <w:rFonts w:cs="MCS Jeddah S_U normal." w:hint="cs"/>
          <w:sz w:val="52"/>
          <w:szCs w:val="52"/>
          <w:rtl/>
        </w:rPr>
        <w:t>التعليمية</w:t>
      </w:r>
      <w:r w:rsidRPr="001F58D5">
        <w:rPr>
          <w:rFonts w:cs="MCS Jeddah S_U normal."/>
          <w:sz w:val="52"/>
          <w:szCs w:val="52"/>
          <w:rtl/>
        </w:rPr>
        <w:t xml:space="preserve"> )</w:t>
      </w:r>
    </w:p>
    <w:p w:rsidR="00B43A46" w:rsidRDefault="00B43A46" w:rsidP="006C7D4E">
      <w:pPr>
        <w:pStyle w:val="ListParagraph"/>
        <w:rPr>
          <w:rFonts w:cs="Sultan bold"/>
          <w:rtl/>
        </w:rPr>
      </w:pPr>
    </w:p>
    <w:p w:rsidR="00B43A46" w:rsidRDefault="00B43A46" w:rsidP="006C7D4E">
      <w:pPr>
        <w:pStyle w:val="ListParagraph"/>
        <w:rPr>
          <w:rFonts w:cs="Sultan bold"/>
          <w:rtl/>
        </w:rPr>
      </w:pPr>
      <w:r>
        <w:rPr>
          <w:rFonts w:cs="Sultan bold" w:hint="cs"/>
          <w:rtl/>
        </w:rPr>
        <w:t>ثانياً</w:t>
      </w:r>
      <w:r>
        <w:rPr>
          <w:rFonts w:cs="Sultan bold"/>
          <w:rtl/>
        </w:rPr>
        <w:t xml:space="preserve"> : </w:t>
      </w:r>
      <w:r>
        <w:rPr>
          <w:rFonts w:cs="Sultan bold" w:hint="cs"/>
          <w:rtl/>
        </w:rPr>
        <w:t>عناصر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التقويم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الوظيفي</w:t>
      </w:r>
      <w:r>
        <w:rPr>
          <w:rFonts w:cs="Sultan bold"/>
          <w:rtl/>
        </w:rPr>
        <w:t xml:space="preserve"> :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13"/>
        <w:gridCol w:w="567"/>
        <w:gridCol w:w="5812"/>
        <w:gridCol w:w="2268"/>
        <w:gridCol w:w="4566"/>
      </w:tblGrid>
      <w:tr w:rsidR="00B43A46" w:rsidRPr="002F1164">
        <w:tc>
          <w:tcPr>
            <w:tcW w:w="1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المجال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</w:t>
            </w:r>
          </w:p>
        </w:tc>
        <w:tc>
          <w:tcPr>
            <w:tcW w:w="581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العنصر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درجة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العنصر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المستحقة</w:t>
            </w:r>
            <w:r w:rsidRPr="002F1164">
              <w:rPr>
                <w:rFonts w:cs="Sultan bold"/>
                <w:rtl/>
              </w:rPr>
              <w:t xml:space="preserve"> ( 0 -  10)</w:t>
            </w: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الشواهد</w:t>
            </w: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التخطيط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</w:t>
            </w:r>
          </w:p>
        </w:tc>
        <w:tc>
          <w:tcPr>
            <w:tcW w:w="5812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لديه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رؤية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واضحة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دعم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كفاءة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العمليات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التربوية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والتعليمية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أعد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خطة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لتحقق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هذه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الرؤية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3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استكمل</w:t>
            </w:r>
            <w:r w:rsidRPr="002F1164">
              <w:rPr>
                <w:rFonts w:cs="Sultan bold"/>
                <w:rtl/>
              </w:rPr>
              <w:t xml:space="preserve">  </w:t>
            </w:r>
            <w:r w:rsidRPr="002F1164">
              <w:rPr>
                <w:rFonts w:cs="Sultan bold" w:hint="cs"/>
                <w:rtl/>
              </w:rPr>
              <w:t>تشكيل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اللجان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وفرق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الدليل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التنظيمي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للمدرسة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4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استكمل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تنفيذ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العمليات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ولإجراءات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الأدلة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التنظيمية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والإجرائية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للمدرسة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5</w:t>
            </w:r>
          </w:p>
        </w:tc>
        <w:tc>
          <w:tcPr>
            <w:tcW w:w="5812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يشرف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أعمال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اللجان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وفرق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المشكلة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التنفيذ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والمتابعة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6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أعد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جدولاً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دراسياً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متوازياً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يسهم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دعم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كفاءة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عمليات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التعليم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والتعلم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7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يحلل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نتائج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تقويم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(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الاختبارات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الشهرية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والفصلية</w:t>
            </w:r>
            <w:r>
              <w:rPr>
                <w:rFonts w:cs="Sultan bold"/>
                <w:rtl/>
              </w:rPr>
              <w:t xml:space="preserve"> 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8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عمليات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رعاية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الضعاف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ودعمهم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العلمي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والتربوي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9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AC0D98">
              <w:rPr>
                <w:rFonts w:cs="Sultan bold" w:hint="cs"/>
                <w:sz w:val="20"/>
                <w:szCs w:val="20"/>
                <w:rtl/>
              </w:rPr>
              <w:t>يشارك</w:t>
            </w:r>
            <w:r w:rsidRPr="00AC0D98">
              <w:rPr>
                <w:rFonts w:cs="Sultan bold"/>
                <w:sz w:val="20"/>
                <w:szCs w:val="20"/>
                <w:rtl/>
              </w:rPr>
              <w:t xml:space="preserve"> </w:t>
            </w:r>
            <w:r w:rsidRPr="00AC0D98">
              <w:rPr>
                <w:rFonts w:cs="Sultan bold" w:hint="cs"/>
                <w:sz w:val="20"/>
                <w:szCs w:val="20"/>
                <w:rtl/>
              </w:rPr>
              <w:t>في</w:t>
            </w:r>
            <w:r w:rsidRPr="00AC0D98">
              <w:rPr>
                <w:rFonts w:cs="Sultan bold"/>
                <w:sz w:val="20"/>
                <w:szCs w:val="20"/>
                <w:rtl/>
              </w:rPr>
              <w:t xml:space="preserve"> </w:t>
            </w:r>
            <w:r w:rsidRPr="00AC0D98">
              <w:rPr>
                <w:rFonts w:cs="Sultan bold" w:hint="cs"/>
                <w:sz w:val="20"/>
                <w:szCs w:val="20"/>
                <w:rtl/>
              </w:rPr>
              <w:t>الأنشطة</w:t>
            </w:r>
            <w:r w:rsidRPr="00AC0D98">
              <w:rPr>
                <w:rFonts w:cs="Sultan bold"/>
                <w:sz w:val="20"/>
                <w:szCs w:val="20"/>
                <w:rtl/>
              </w:rPr>
              <w:t xml:space="preserve"> </w:t>
            </w:r>
            <w:r w:rsidRPr="00AC0D98">
              <w:rPr>
                <w:rFonts w:cs="Sultan bold" w:hint="cs"/>
                <w:sz w:val="20"/>
                <w:szCs w:val="20"/>
                <w:rtl/>
              </w:rPr>
              <w:t>اللاصفية</w:t>
            </w:r>
            <w:r w:rsidRPr="00AC0D98">
              <w:rPr>
                <w:rFonts w:cs="Sultan bold"/>
                <w:sz w:val="20"/>
                <w:szCs w:val="20"/>
                <w:rtl/>
              </w:rPr>
              <w:t>,</w:t>
            </w:r>
            <w:r w:rsidRPr="00AC0D98">
              <w:rPr>
                <w:rFonts w:cs="Sultan bold" w:hint="cs"/>
                <w:sz w:val="20"/>
                <w:szCs w:val="20"/>
                <w:rtl/>
              </w:rPr>
              <w:t>أو</w:t>
            </w:r>
            <w:r w:rsidRPr="00AC0D98">
              <w:rPr>
                <w:rFonts w:cs="Sultan bold"/>
                <w:sz w:val="20"/>
                <w:szCs w:val="20"/>
                <w:rtl/>
              </w:rPr>
              <w:t xml:space="preserve"> </w:t>
            </w:r>
            <w:r w:rsidRPr="00AC0D98">
              <w:rPr>
                <w:rFonts w:cs="Sultan bold" w:hint="cs"/>
                <w:sz w:val="20"/>
                <w:szCs w:val="20"/>
                <w:rtl/>
              </w:rPr>
              <w:t>يشرف</w:t>
            </w:r>
            <w:r w:rsidRPr="00AC0D98">
              <w:rPr>
                <w:rFonts w:cs="Sultan bold"/>
                <w:sz w:val="20"/>
                <w:szCs w:val="20"/>
                <w:rtl/>
              </w:rPr>
              <w:t xml:space="preserve"> </w:t>
            </w:r>
            <w:r w:rsidRPr="00AC0D98">
              <w:rPr>
                <w:rFonts w:cs="Sultan bold" w:hint="cs"/>
                <w:sz w:val="20"/>
                <w:szCs w:val="20"/>
                <w:rtl/>
              </w:rPr>
              <w:t>بعناية</w:t>
            </w:r>
            <w:r w:rsidRPr="00AC0D98">
              <w:rPr>
                <w:rFonts w:cs="Sultan bold"/>
                <w:sz w:val="20"/>
                <w:szCs w:val="20"/>
                <w:rtl/>
              </w:rPr>
              <w:t xml:space="preserve"> </w:t>
            </w:r>
            <w:r w:rsidRPr="00AC0D98">
              <w:rPr>
                <w:rFonts w:cs="Sultan bold" w:hint="cs"/>
                <w:sz w:val="20"/>
                <w:szCs w:val="20"/>
                <w:rtl/>
              </w:rPr>
              <w:t>على</w:t>
            </w:r>
            <w:r w:rsidRPr="00AC0D98">
              <w:rPr>
                <w:rFonts w:cs="Sultan bold"/>
                <w:sz w:val="20"/>
                <w:szCs w:val="20"/>
                <w:rtl/>
              </w:rPr>
              <w:t xml:space="preserve"> </w:t>
            </w:r>
            <w:r w:rsidRPr="00AC0D98">
              <w:rPr>
                <w:rFonts w:cs="Sultan bold" w:hint="cs"/>
                <w:sz w:val="20"/>
                <w:szCs w:val="20"/>
                <w:rtl/>
              </w:rPr>
              <w:t>الأنشطة</w:t>
            </w:r>
            <w:r w:rsidRPr="00AC0D98">
              <w:rPr>
                <w:rFonts w:cs="Sultan bold"/>
                <w:sz w:val="20"/>
                <w:szCs w:val="20"/>
                <w:rtl/>
              </w:rPr>
              <w:t xml:space="preserve"> </w:t>
            </w:r>
            <w:r w:rsidRPr="00AC0D98">
              <w:rPr>
                <w:rFonts w:cs="Sultan bold" w:hint="cs"/>
                <w:sz w:val="20"/>
                <w:szCs w:val="20"/>
                <w:rtl/>
              </w:rPr>
              <w:t>اللاصفية</w:t>
            </w:r>
            <w:r w:rsidRPr="00AC0D98">
              <w:rPr>
                <w:rFonts w:cs="Sultan bold"/>
                <w:sz w:val="20"/>
                <w:szCs w:val="20"/>
                <w:rtl/>
              </w:rPr>
              <w:t xml:space="preserve"> </w:t>
            </w:r>
            <w:r w:rsidRPr="00AC0D98">
              <w:rPr>
                <w:rFonts w:cs="Sultan bold"/>
                <w:sz w:val="18"/>
                <w:szCs w:val="18"/>
                <w:rtl/>
              </w:rPr>
              <w:t>(</w:t>
            </w:r>
            <w:r w:rsidRPr="00AC0D98">
              <w:rPr>
                <w:rFonts w:cs="Sultan bold" w:hint="cs"/>
                <w:sz w:val="18"/>
                <w:szCs w:val="18"/>
                <w:rtl/>
              </w:rPr>
              <w:t>تخطيطاً</w:t>
            </w:r>
            <w:r w:rsidRPr="00AC0D98">
              <w:rPr>
                <w:rFonts w:cs="Sultan bold"/>
                <w:sz w:val="18"/>
                <w:szCs w:val="18"/>
                <w:rtl/>
              </w:rPr>
              <w:t xml:space="preserve"> </w:t>
            </w:r>
            <w:r w:rsidRPr="00AC0D98">
              <w:rPr>
                <w:rFonts w:cs="Sultan bold" w:hint="cs"/>
                <w:sz w:val="18"/>
                <w:szCs w:val="18"/>
                <w:rtl/>
              </w:rPr>
              <w:t>ومتابعة</w:t>
            </w:r>
            <w:r w:rsidRPr="00AC0D98">
              <w:rPr>
                <w:rFonts w:cs="Sultan bold"/>
                <w:sz w:val="18"/>
                <w:szCs w:val="18"/>
                <w:rtl/>
              </w:rPr>
              <w:t>).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10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</w:t>
            </w:r>
            <w:r>
              <w:rPr>
                <w:rFonts w:cs="Sultan bold" w:hint="cs"/>
                <w:rtl/>
              </w:rPr>
              <w:t>ساند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مدير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عمليات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متابعة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وتقويم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وتطوير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أداء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المعلمين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11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تغطية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المعلمين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للمنهج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وفق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خططهم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التعليمية</w:t>
            </w:r>
            <w:r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12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انضباط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المعلمين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حضورهم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للحصص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الدراسية</w:t>
            </w:r>
            <w:r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13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استخدام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المعلمين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للكتب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الدراسية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وأدلة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النشاط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14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استخدام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المعلمين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للوسائل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التعليمية</w:t>
            </w:r>
            <w:r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15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استخدام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المختبرات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والصالات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والقاعات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المساندة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16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أعمال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الاختبارات</w:t>
            </w:r>
            <w:r>
              <w:rPr>
                <w:rFonts w:cs="Sultan bold"/>
                <w:rtl/>
              </w:rPr>
              <w:t xml:space="preserve"> ( </w:t>
            </w:r>
            <w:r>
              <w:rPr>
                <w:rFonts w:cs="Sultan bold" w:hint="cs"/>
                <w:rtl/>
              </w:rPr>
              <w:t>الشهرية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والفصلية</w:t>
            </w:r>
            <w:r>
              <w:rPr>
                <w:rFonts w:cs="Sultan bold"/>
                <w:rtl/>
              </w:rPr>
              <w:t xml:space="preserve"> 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17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مشاركة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المعلمين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برامج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التدريب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والتنمية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المهنية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18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انضباط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المعلمين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رصد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نتائج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تقويم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البرنامج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المخصص</w:t>
            </w:r>
            <w:r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19</w:t>
            </w:r>
          </w:p>
        </w:tc>
        <w:tc>
          <w:tcPr>
            <w:tcW w:w="5812" w:type="dxa"/>
            <w:tcBorders>
              <w:top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معالجة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الظواهر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السلوكية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المخالفة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  <w:r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20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</w:t>
            </w:r>
            <w:r>
              <w:rPr>
                <w:rFonts w:cs="Sultan bold" w:hint="cs"/>
                <w:rtl/>
              </w:rPr>
              <w:t>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انضباط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الحالة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العامة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  <w:r>
              <w:rPr>
                <w:rFonts w:cs="Sultan bold"/>
                <w:rtl/>
              </w:rPr>
              <w:t xml:space="preserve"> (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الفصول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والقاعات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والأفنية</w:t>
            </w:r>
            <w:r>
              <w:rPr>
                <w:rFonts w:cs="Sultan bold"/>
                <w:rtl/>
              </w:rPr>
              <w:t xml:space="preserve"> )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>
              <w:rPr>
                <w:rFonts w:cs="Sultan bold"/>
                <w:rtl/>
              </w:rPr>
              <w:t>21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بشكل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يومي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مدى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جاهزية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مبنى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ومرافقه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>
              <w:rPr>
                <w:rFonts w:cs="Sultan bold"/>
                <w:rtl/>
              </w:rPr>
              <w:t>22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فريق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العمل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داخل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  <w:r>
              <w:rPr>
                <w:rFonts w:cs="Sultan bold"/>
                <w:rtl/>
              </w:rPr>
              <w:t xml:space="preserve"> ( </w:t>
            </w:r>
            <w:r>
              <w:rPr>
                <w:rFonts w:cs="Sultan bold" w:hint="cs"/>
                <w:rtl/>
              </w:rPr>
              <w:t>المجالس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واللجان</w:t>
            </w:r>
            <w:r>
              <w:rPr>
                <w:rFonts w:cs="Sultan bold"/>
                <w:rtl/>
              </w:rPr>
              <w:t xml:space="preserve"> ... </w:t>
            </w:r>
            <w:r>
              <w:rPr>
                <w:rFonts w:cs="Sultan bold" w:hint="cs"/>
                <w:rtl/>
              </w:rPr>
              <w:t>الخ</w:t>
            </w:r>
            <w:r>
              <w:rPr>
                <w:rFonts w:cs="Sultan bold"/>
                <w:rtl/>
              </w:rPr>
              <w:t>)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>
              <w:rPr>
                <w:rFonts w:cs="Sultan bold"/>
                <w:rtl/>
              </w:rPr>
              <w:t>32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يساند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مدير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جميع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ما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يوكل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إليه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من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أعمال</w:t>
            </w:r>
            <w:r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19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مجموع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الدرجات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المستحقة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6C7D4E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</w:tbl>
    <w:p w:rsidR="00B43A46" w:rsidRDefault="00B43A46">
      <w:pPr>
        <w:rPr>
          <w:rtl/>
        </w:rPr>
      </w:pPr>
    </w:p>
    <w:p w:rsidR="00B43A46" w:rsidRPr="001F58D5" w:rsidRDefault="00B43A46" w:rsidP="001F58D5">
      <w:pPr>
        <w:jc w:val="center"/>
        <w:rPr>
          <w:rFonts w:cs="MCS Jeddah S_U normal."/>
          <w:sz w:val="52"/>
          <w:szCs w:val="52"/>
          <w:rtl/>
        </w:rPr>
      </w:pPr>
      <w:r w:rsidRPr="001F58D5">
        <w:rPr>
          <w:rFonts w:cs="MCS Jeddah S_U normal."/>
          <w:sz w:val="52"/>
          <w:szCs w:val="52"/>
          <w:rtl/>
        </w:rPr>
        <w:t xml:space="preserve">( </w:t>
      </w:r>
      <w:r w:rsidRPr="001F58D5">
        <w:rPr>
          <w:rFonts w:cs="MCS Jeddah S_U normal." w:hint="cs"/>
          <w:sz w:val="52"/>
          <w:szCs w:val="52"/>
          <w:rtl/>
        </w:rPr>
        <w:t>الأداء</w:t>
      </w:r>
      <w:r w:rsidRPr="001F58D5">
        <w:rPr>
          <w:rFonts w:cs="MCS Jeddah S_U normal."/>
          <w:sz w:val="52"/>
          <w:szCs w:val="52"/>
          <w:rtl/>
        </w:rPr>
        <w:t xml:space="preserve"> </w:t>
      </w:r>
      <w:r w:rsidRPr="001F58D5">
        <w:rPr>
          <w:rFonts w:cs="MCS Jeddah S_U normal." w:hint="cs"/>
          <w:sz w:val="52"/>
          <w:szCs w:val="52"/>
          <w:rtl/>
        </w:rPr>
        <w:t>الوظيفي</w:t>
      </w:r>
      <w:r w:rsidRPr="001F58D5">
        <w:rPr>
          <w:rFonts w:cs="MCS Jeddah S_U normal."/>
          <w:sz w:val="52"/>
          <w:szCs w:val="52"/>
          <w:rtl/>
        </w:rPr>
        <w:t xml:space="preserve"> </w:t>
      </w:r>
      <w:r w:rsidRPr="001F58D5">
        <w:rPr>
          <w:rFonts w:cs="MCS Jeddah S_U normal." w:hint="cs"/>
          <w:sz w:val="52"/>
          <w:szCs w:val="52"/>
          <w:rtl/>
        </w:rPr>
        <w:t>لوكيل</w:t>
      </w:r>
      <w:r w:rsidRPr="001F58D5">
        <w:rPr>
          <w:rFonts w:cs="MCS Jeddah S_U normal."/>
          <w:sz w:val="52"/>
          <w:szCs w:val="52"/>
          <w:rtl/>
        </w:rPr>
        <w:t xml:space="preserve"> </w:t>
      </w:r>
      <w:r w:rsidRPr="001F58D5">
        <w:rPr>
          <w:rFonts w:cs="MCS Jeddah S_U normal." w:hint="cs"/>
          <w:sz w:val="52"/>
          <w:szCs w:val="52"/>
          <w:rtl/>
        </w:rPr>
        <w:t>الشؤون</w:t>
      </w:r>
      <w:r w:rsidRPr="001F58D5">
        <w:rPr>
          <w:rFonts w:cs="MCS Jeddah S_U normal."/>
          <w:sz w:val="52"/>
          <w:szCs w:val="52"/>
          <w:rtl/>
        </w:rPr>
        <w:t xml:space="preserve"> </w:t>
      </w:r>
      <w:r>
        <w:rPr>
          <w:rFonts w:cs="MCS Jeddah S_U normal." w:hint="cs"/>
          <w:sz w:val="52"/>
          <w:szCs w:val="52"/>
          <w:rtl/>
        </w:rPr>
        <w:t>الطلاب</w:t>
      </w:r>
      <w:r w:rsidRPr="001F58D5">
        <w:rPr>
          <w:rFonts w:cs="MCS Jeddah S_U normal."/>
          <w:sz w:val="52"/>
          <w:szCs w:val="52"/>
          <w:rtl/>
        </w:rPr>
        <w:t xml:space="preserve"> )</w:t>
      </w:r>
    </w:p>
    <w:p w:rsidR="00B43A46" w:rsidRDefault="00B43A46" w:rsidP="00F41533">
      <w:pPr>
        <w:pStyle w:val="ListParagraph"/>
        <w:rPr>
          <w:rFonts w:cs="Sultan bold"/>
          <w:rtl/>
        </w:rPr>
      </w:pPr>
      <w:r>
        <w:rPr>
          <w:rFonts w:cs="Sultan bold" w:hint="cs"/>
          <w:rtl/>
        </w:rPr>
        <w:t>ثانياً</w:t>
      </w:r>
      <w:r>
        <w:rPr>
          <w:rFonts w:cs="Sultan bold"/>
          <w:rtl/>
        </w:rPr>
        <w:t xml:space="preserve"> : </w:t>
      </w:r>
      <w:r>
        <w:rPr>
          <w:rFonts w:cs="Sultan bold" w:hint="cs"/>
          <w:rtl/>
        </w:rPr>
        <w:t>عناصر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التقويم</w:t>
      </w:r>
      <w:r>
        <w:rPr>
          <w:rFonts w:cs="Sultan bold"/>
          <w:rtl/>
        </w:rPr>
        <w:t xml:space="preserve"> </w:t>
      </w:r>
      <w:r>
        <w:rPr>
          <w:rFonts w:cs="Sultan bold" w:hint="cs"/>
          <w:rtl/>
        </w:rPr>
        <w:t>الوظيفي</w:t>
      </w:r>
      <w:r>
        <w:rPr>
          <w:rFonts w:cs="Sultan bold"/>
          <w:rtl/>
        </w:rPr>
        <w:t xml:space="preserve"> :</w:t>
      </w:r>
    </w:p>
    <w:p w:rsidR="00B43A46" w:rsidRDefault="00B43A46" w:rsidP="00F41533">
      <w:pPr>
        <w:pStyle w:val="ListParagraph"/>
        <w:rPr>
          <w:rFonts w:cs="Sultan bold"/>
          <w:rtl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13"/>
        <w:gridCol w:w="567"/>
        <w:gridCol w:w="5812"/>
        <w:gridCol w:w="2268"/>
        <w:gridCol w:w="4566"/>
      </w:tblGrid>
      <w:tr w:rsidR="00B43A46" w:rsidRPr="002F1164">
        <w:tc>
          <w:tcPr>
            <w:tcW w:w="1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المجال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</w:t>
            </w:r>
          </w:p>
        </w:tc>
        <w:tc>
          <w:tcPr>
            <w:tcW w:w="581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العنصر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درجة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العنصر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المستحقة</w:t>
            </w:r>
            <w:r w:rsidRPr="002F1164">
              <w:rPr>
                <w:rFonts w:cs="Sultan bold"/>
                <w:rtl/>
              </w:rPr>
              <w:t xml:space="preserve"> ( 0 -  10)</w:t>
            </w: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الشواهد</w:t>
            </w: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التخطيط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</w:t>
            </w:r>
          </w:p>
        </w:tc>
        <w:tc>
          <w:tcPr>
            <w:tcW w:w="5812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لديه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رؤية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واضحة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دعم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كفاءة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العمليات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التربوية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والتعليمية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أعد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خطة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لتحقق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هذه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الرؤية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3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استكمل</w:t>
            </w:r>
            <w:r w:rsidRPr="002F1164">
              <w:rPr>
                <w:rFonts w:cs="Sultan bold"/>
                <w:rtl/>
              </w:rPr>
              <w:t xml:space="preserve">  </w:t>
            </w:r>
            <w:r w:rsidRPr="002F1164">
              <w:rPr>
                <w:rFonts w:cs="Sultan bold" w:hint="cs"/>
                <w:rtl/>
              </w:rPr>
              <w:t>تشكيل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اللجان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وفرق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الدليل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التنظيمي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للمدرسة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4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استكمل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تنفيذ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العمليات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ولإجراءات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الأدلة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التنظيمية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والإجرائية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للمدرسة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5</w:t>
            </w:r>
          </w:p>
        </w:tc>
        <w:tc>
          <w:tcPr>
            <w:tcW w:w="5812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يشرف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ويتابع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أعمال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اللجان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وفرق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العمل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المشكلة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في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المدرسة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القبول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والسجيل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6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يدير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عمليات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تسجيل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المستجدون</w:t>
            </w:r>
            <w:r w:rsidRPr="002F1164">
              <w:rPr>
                <w:rFonts w:cs="Sultan bold"/>
                <w:rtl/>
              </w:rPr>
              <w:t xml:space="preserve">  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7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ينهي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إجراءات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نقل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من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وإليها</w:t>
            </w:r>
            <w:r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 w:val="restart"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ED3FDC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التنفيذ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والمتابعة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8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توزيع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المقررات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الدراسية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على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بداية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كل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فصل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دراسي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9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sz w:val="18"/>
                <w:szCs w:val="18"/>
                <w:rtl/>
              </w:rPr>
              <w:t>يتابع</w:t>
            </w:r>
            <w:r>
              <w:rPr>
                <w:rFonts w:cs="Sultan bold"/>
                <w:sz w:val="18"/>
                <w:szCs w:val="18"/>
                <w:rtl/>
              </w:rPr>
              <w:t xml:space="preserve"> </w:t>
            </w:r>
            <w:r>
              <w:rPr>
                <w:rFonts w:cs="Sultan bold" w:hint="cs"/>
                <w:sz w:val="18"/>
                <w:szCs w:val="18"/>
                <w:rtl/>
              </w:rPr>
              <w:t>سجلات</w:t>
            </w:r>
            <w:r>
              <w:rPr>
                <w:rFonts w:cs="Sultan bold"/>
                <w:sz w:val="18"/>
                <w:szCs w:val="18"/>
                <w:rtl/>
              </w:rPr>
              <w:t xml:space="preserve"> </w:t>
            </w:r>
            <w:r>
              <w:rPr>
                <w:rFonts w:cs="Sultan bold" w:hint="cs"/>
                <w:sz w:val="18"/>
                <w:szCs w:val="18"/>
                <w:rtl/>
              </w:rPr>
              <w:t>وملفات</w:t>
            </w:r>
            <w:r>
              <w:rPr>
                <w:rFonts w:cs="Sultan bold"/>
                <w:sz w:val="18"/>
                <w:szCs w:val="18"/>
                <w:rtl/>
              </w:rPr>
              <w:t xml:space="preserve"> </w:t>
            </w:r>
            <w:r>
              <w:rPr>
                <w:rFonts w:cs="Sultan bold" w:hint="cs"/>
                <w:sz w:val="18"/>
                <w:szCs w:val="18"/>
                <w:rtl/>
              </w:rPr>
              <w:t>الطلاب</w:t>
            </w:r>
            <w:r>
              <w:rPr>
                <w:rFonts w:cs="Sultan bold"/>
                <w:sz w:val="18"/>
                <w:szCs w:val="18"/>
                <w:rtl/>
              </w:rPr>
              <w:t xml:space="preserve"> </w:t>
            </w:r>
            <w:r>
              <w:rPr>
                <w:rFonts w:cs="Sultan bold" w:hint="cs"/>
                <w:sz w:val="18"/>
                <w:szCs w:val="18"/>
                <w:rtl/>
              </w:rPr>
              <w:t>وتحديثها</w:t>
            </w:r>
            <w:r>
              <w:rPr>
                <w:rFonts w:cs="Sultan bold"/>
                <w:sz w:val="18"/>
                <w:szCs w:val="18"/>
                <w:rtl/>
              </w:rPr>
              <w:t xml:space="preserve"> 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10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قاعدة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البيانات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الخاصة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بالطلاب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وتحديثه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11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حضور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الطلبة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وانتظامهم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وانضباطهم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12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غياب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والاتصال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بأولياء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الأمور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13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صرف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مكافآت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وإعانات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14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حالات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المرضية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15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التغييرات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التي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تطرأ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على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وضع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16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الحالات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الاجتماعية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والاقتصادية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للطلاب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17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أعمال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الإرشاد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18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سلوكيات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المخالفة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19</w:t>
            </w:r>
          </w:p>
        </w:tc>
        <w:tc>
          <w:tcPr>
            <w:tcW w:w="5812" w:type="dxa"/>
            <w:tcBorders>
              <w:top w:val="single" w:sz="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يتابع</w:t>
            </w:r>
            <w:r w:rsidRPr="002F1164"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معالجة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سلوكيات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  <w:r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 w:rsidRPr="002F1164">
              <w:rPr>
                <w:rFonts w:cs="Sultan bold"/>
                <w:rtl/>
              </w:rPr>
              <w:t>20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ي</w:t>
            </w:r>
            <w:r>
              <w:rPr>
                <w:rFonts w:cs="Sultan bold" w:hint="cs"/>
                <w:rtl/>
              </w:rPr>
              <w:t>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برامج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واحتياج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النشاط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من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اللوازم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والأدوات</w:t>
            </w:r>
            <w:r w:rsidRPr="002F1164"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>
              <w:rPr>
                <w:rFonts w:cs="Sultan bold"/>
                <w:rtl/>
              </w:rPr>
              <w:t>21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خطط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وبرامج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أنشطة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الطلاب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اللاصفية</w:t>
            </w:r>
            <w:r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>
              <w:rPr>
                <w:rFonts w:cs="Sultan bold"/>
                <w:rtl/>
              </w:rPr>
              <w:t>22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يتابع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نتائج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الاختبارات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ورصد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المهارات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على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النظام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الحاسوبي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المعتمد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rPr>
          <w:trHeight w:hRule="exact" w:val="340"/>
        </w:trPr>
        <w:tc>
          <w:tcPr>
            <w:tcW w:w="181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567" w:type="dxa"/>
            <w:tcBorders>
              <w:left w:val="single" w:sz="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  <w:r>
              <w:rPr>
                <w:rFonts w:cs="Sultan bold"/>
                <w:rtl/>
              </w:rPr>
              <w:t>23</w:t>
            </w:r>
          </w:p>
        </w:tc>
        <w:tc>
          <w:tcPr>
            <w:tcW w:w="5812" w:type="dxa"/>
            <w:tcBorders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>
              <w:rPr>
                <w:rFonts w:cs="Sultan bold" w:hint="cs"/>
                <w:rtl/>
              </w:rPr>
              <w:t>يساند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مدير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المدرسة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في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جميع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ما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يوكل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إليه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من</w:t>
            </w:r>
            <w:r>
              <w:rPr>
                <w:rFonts w:cs="Sultan bold"/>
                <w:rtl/>
              </w:rPr>
              <w:t xml:space="preserve"> </w:t>
            </w:r>
            <w:r>
              <w:rPr>
                <w:rFonts w:cs="Sultan bold" w:hint="cs"/>
                <w:rtl/>
              </w:rPr>
              <w:t>أعمال</w:t>
            </w:r>
            <w:r>
              <w:rPr>
                <w:rFonts w:cs="Sultan bold"/>
                <w:rtl/>
              </w:rPr>
              <w:t xml:space="preserve"> </w:t>
            </w:r>
          </w:p>
        </w:tc>
        <w:tc>
          <w:tcPr>
            <w:tcW w:w="226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  <w:tr w:rsidR="00B43A46" w:rsidRPr="002F1164">
        <w:tc>
          <w:tcPr>
            <w:tcW w:w="819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rPr>
                <w:rFonts w:cs="Sultan bold"/>
              </w:rPr>
            </w:pPr>
            <w:r w:rsidRPr="002F1164">
              <w:rPr>
                <w:rFonts w:cs="Sultan bold" w:hint="cs"/>
                <w:rtl/>
              </w:rPr>
              <w:t>مجموع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الدرجات</w:t>
            </w:r>
            <w:r w:rsidRPr="002F1164">
              <w:rPr>
                <w:rFonts w:cs="Sultan bold"/>
                <w:rtl/>
              </w:rPr>
              <w:t xml:space="preserve"> </w:t>
            </w:r>
            <w:r w:rsidRPr="002F1164">
              <w:rPr>
                <w:rFonts w:cs="Sultan bold" w:hint="cs"/>
                <w:rtl/>
              </w:rPr>
              <w:t>المستحقة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  <w:tc>
          <w:tcPr>
            <w:tcW w:w="4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3A46" w:rsidRPr="002F1164" w:rsidRDefault="00B43A46" w:rsidP="00F10330">
            <w:pPr>
              <w:pStyle w:val="ListParagraph"/>
              <w:spacing w:after="0" w:line="240" w:lineRule="auto"/>
              <w:ind w:left="0"/>
              <w:jc w:val="center"/>
              <w:rPr>
                <w:rFonts w:cs="Sultan bold"/>
              </w:rPr>
            </w:pPr>
          </w:p>
        </w:tc>
      </w:tr>
    </w:tbl>
    <w:p w:rsidR="00B43A46" w:rsidRDefault="00B43A46"/>
    <w:sectPr w:rsidR="00B43A46" w:rsidSect="00F222B6">
      <w:pgSz w:w="16838" w:h="11906" w:orient="landscape"/>
      <w:pgMar w:top="567" w:right="663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KR HEAD2 Outlined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210EA"/>
    <w:multiLevelType w:val="hybridMultilevel"/>
    <w:tmpl w:val="059699B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C445C4"/>
    <w:multiLevelType w:val="hybridMultilevel"/>
    <w:tmpl w:val="1FB49800"/>
    <w:lvl w:ilvl="0" w:tplc="B5FCF64A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9786810"/>
    <w:multiLevelType w:val="hybridMultilevel"/>
    <w:tmpl w:val="586EFD12"/>
    <w:lvl w:ilvl="0" w:tplc="C6AA1A60">
      <w:start w:val="1"/>
      <w:numFmt w:val="decimal"/>
      <w:lvlText w:val="%1-"/>
      <w:lvlJc w:val="left"/>
      <w:pPr>
        <w:ind w:left="193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6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95" w:hanging="180"/>
      </w:pPr>
      <w:rPr>
        <w:rFonts w:cs="Times New Roman"/>
      </w:rPr>
    </w:lvl>
  </w:abstractNum>
  <w:abstractNum w:abstractNumId="3">
    <w:nsid w:val="6DC32C48"/>
    <w:multiLevelType w:val="hybridMultilevel"/>
    <w:tmpl w:val="7BFAAD0E"/>
    <w:lvl w:ilvl="0" w:tplc="856C0734">
      <w:start w:val="1"/>
      <w:numFmt w:val="decimal"/>
      <w:lvlText w:val="(%1)"/>
      <w:lvlJc w:val="left"/>
      <w:pPr>
        <w:ind w:left="720" w:hanging="360"/>
      </w:pPr>
      <w:rPr>
        <w:rFonts w:cs="Sultan bold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2B6"/>
    <w:rsid w:val="000360CC"/>
    <w:rsid w:val="000F3442"/>
    <w:rsid w:val="00125FB2"/>
    <w:rsid w:val="001F1F45"/>
    <w:rsid w:val="001F58D5"/>
    <w:rsid w:val="00233302"/>
    <w:rsid w:val="002440F5"/>
    <w:rsid w:val="00250A5C"/>
    <w:rsid w:val="002B706B"/>
    <w:rsid w:val="002C7415"/>
    <w:rsid w:val="002D164C"/>
    <w:rsid w:val="002F1164"/>
    <w:rsid w:val="00326258"/>
    <w:rsid w:val="00346966"/>
    <w:rsid w:val="003E4793"/>
    <w:rsid w:val="00461FC3"/>
    <w:rsid w:val="005125D7"/>
    <w:rsid w:val="0059644E"/>
    <w:rsid w:val="005A2CE6"/>
    <w:rsid w:val="005A30A9"/>
    <w:rsid w:val="006C7D4E"/>
    <w:rsid w:val="006F253E"/>
    <w:rsid w:val="006F56AD"/>
    <w:rsid w:val="00780CC6"/>
    <w:rsid w:val="00783DCC"/>
    <w:rsid w:val="007A2B1D"/>
    <w:rsid w:val="007C14EC"/>
    <w:rsid w:val="00872CCD"/>
    <w:rsid w:val="008B3C4F"/>
    <w:rsid w:val="008C322C"/>
    <w:rsid w:val="0096667A"/>
    <w:rsid w:val="00A95AA4"/>
    <w:rsid w:val="00AC0D98"/>
    <w:rsid w:val="00AF7CDB"/>
    <w:rsid w:val="00B43A46"/>
    <w:rsid w:val="00C12BF5"/>
    <w:rsid w:val="00C50FBE"/>
    <w:rsid w:val="00C70059"/>
    <w:rsid w:val="00D10A2B"/>
    <w:rsid w:val="00D25958"/>
    <w:rsid w:val="00D26EA5"/>
    <w:rsid w:val="00D34149"/>
    <w:rsid w:val="00ED3FDC"/>
    <w:rsid w:val="00F03FEA"/>
    <w:rsid w:val="00F10330"/>
    <w:rsid w:val="00F222B6"/>
    <w:rsid w:val="00F24F1C"/>
    <w:rsid w:val="00F41533"/>
    <w:rsid w:val="00FD4F6A"/>
    <w:rsid w:val="00FF0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2B6"/>
    <w:pPr>
      <w:bidi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222B6"/>
    <w:pPr>
      <w:ind w:left="720"/>
    </w:pPr>
  </w:style>
  <w:style w:type="table" w:styleId="TableGrid">
    <w:name w:val="Table Grid"/>
    <w:basedOn w:val="TableNormal"/>
    <w:uiPriority w:val="99"/>
    <w:rsid w:val="00F222B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22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22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64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229</TotalTime>
  <Pages>13</Pages>
  <Words>1705</Words>
  <Characters>9723</Characters>
  <Application>Microsoft Office Outlook</Application>
  <DocSecurity>0</DocSecurity>
  <Lines>0</Lines>
  <Paragraphs>0</Paragraphs>
  <ScaleCrop>false</ScaleCrop>
  <Company>SELF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,</cp:lastModifiedBy>
  <cp:revision>9</cp:revision>
  <dcterms:created xsi:type="dcterms:W3CDTF">2013-10-26T10:24:00Z</dcterms:created>
  <dcterms:modified xsi:type="dcterms:W3CDTF">2013-10-27T08:18:00Z</dcterms:modified>
</cp:coreProperties>
</file>